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6989" w:rsidRPr="001571BF" w:rsidRDefault="00A86989" w:rsidP="001571BF">
      <w:pPr>
        <w:pStyle w:val="a4"/>
        <w:rPr>
          <w:sz w:val="22"/>
          <w:szCs w:val="22"/>
        </w:rPr>
      </w:pPr>
      <w:r w:rsidRPr="001571BF">
        <w:rPr>
          <w:sz w:val="22"/>
          <w:szCs w:val="22"/>
        </w:rPr>
        <w:t xml:space="preserve">ДОГОВОР </w:t>
      </w:r>
      <w:r w:rsidR="00D711AB" w:rsidRPr="001571BF">
        <w:rPr>
          <w:sz w:val="22"/>
          <w:szCs w:val="22"/>
        </w:rPr>
        <w:t>№ ___________</w:t>
      </w:r>
    </w:p>
    <w:p w:rsidR="00F059D0" w:rsidRPr="001571BF" w:rsidRDefault="00D013ED" w:rsidP="001571BF">
      <w:pPr>
        <w:pStyle w:val="a4"/>
        <w:rPr>
          <w:sz w:val="22"/>
          <w:szCs w:val="22"/>
        </w:rPr>
      </w:pPr>
      <w:r w:rsidRPr="001571BF">
        <w:rPr>
          <w:sz w:val="22"/>
          <w:szCs w:val="22"/>
        </w:rPr>
        <w:t>о предоставлении</w:t>
      </w:r>
      <w:r w:rsidR="00F059D0" w:rsidRPr="001571BF">
        <w:rPr>
          <w:sz w:val="22"/>
          <w:szCs w:val="22"/>
        </w:rPr>
        <w:t xml:space="preserve"> транспортного средства</w:t>
      </w:r>
      <w:r w:rsidR="00C14714" w:rsidRPr="001571BF">
        <w:rPr>
          <w:sz w:val="22"/>
          <w:szCs w:val="22"/>
        </w:rPr>
        <w:t xml:space="preserve"> (легкового автомобиля)</w:t>
      </w:r>
      <w:r w:rsidR="00F059D0" w:rsidRPr="001571BF">
        <w:rPr>
          <w:sz w:val="22"/>
          <w:szCs w:val="22"/>
        </w:rPr>
        <w:t xml:space="preserve"> </w:t>
      </w:r>
    </w:p>
    <w:p w:rsidR="00F059D0" w:rsidRPr="001571BF" w:rsidRDefault="00F059D0" w:rsidP="001571BF">
      <w:pPr>
        <w:pStyle w:val="a4"/>
        <w:rPr>
          <w:sz w:val="22"/>
          <w:szCs w:val="22"/>
        </w:rPr>
      </w:pPr>
      <w:r w:rsidRPr="001571BF">
        <w:rPr>
          <w:sz w:val="22"/>
          <w:szCs w:val="22"/>
        </w:rPr>
        <w:t xml:space="preserve">с предоставлением услуг по управлению и технической эксплуатации </w:t>
      </w:r>
    </w:p>
    <w:p w:rsidR="00D711AB" w:rsidRPr="001571BF" w:rsidRDefault="00A86989" w:rsidP="001571BF">
      <w:pPr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 xml:space="preserve"> </w:t>
      </w:r>
    </w:p>
    <w:p w:rsidR="00D711AB" w:rsidRPr="001571BF" w:rsidRDefault="00D711AB" w:rsidP="001571BF">
      <w:pPr>
        <w:rPr>
          <w:sz w:val="22"/>
          <w:szCs w:val="22"/>
        </w:rPr>
      </w:pPr>
      <w:r w:rsidRPr="001571BF">
        <w:rPr>
          <w:b/>
          <w:sz w:val="22"/>
          <w:szCs w:val="22"/>
        </w:rPr>
        <w:t>г.</w:t>
      </w:r>
      <w:r w:rsidR="00730CDF" w:rsidRPr="001571BF">
        <w:rPr>
          <w:b/>
          <w:sz w:val="22"/>
          <w:szCs w:val="22"/>
        </w:rPr>
        <w:t xml:space="preserve"> </w:t>
      </w:r>
      <w:r w:rsidRPr="001571BF">
        <w:rPr>
          <w:b/>
          <w:sz w:val="22"/>
          <w:szCs w:val="22"/>
        </w:rPr>
        <w:t xml:space="preserve">Экибастуз                                                                                          </w:t>
      </w:r>
      <w:r w:rsidR="00730CDF" w:rsidRPr="001571BF">
        <w:rPr>
          <w:b/>
          <w:sz w:val="22"/>
          <w:szCs w:val="22"/>
        </w:rPr>
        <w:t xml:space="preserve">                 </w:t>
      </w:r>
      <w:r w:rsidRPr="001571BF">
        <w:rPr>
          <w:b/>
          <w:sz w:val="22"/>
          <w:szCs w:val="22"/>
        </w:rPr>
        <w:t>«_____»</w:t>
      </w:r>
      <w:r w:rsidR="009D6ABD" w:rsidRPr="001571BF">
        <w:rPr>
          <w:b/>
          <w:sz w:val="22"/>
          <w:szCs w:val="22"/>
        </w:rPr>
        <w:t xml:space="preserve"> </w:t>
      </w:r>
      <w:r w:rsidR="00421A09" w:rsidRPr="001571BF">
        <w:rPr>
          <w:b/>
          <w:sz w:val="22"/>
          <w:szCs w:val="22"/>
        </w:rPr>
        <w:t>_</w:t>
      </w:r>
      <w:r w:rsidR="00730CDF" w:rsidRPr="001571BF">
        <w:rPr>
          <w:b/>
          <w:sz w:val="22"/>
          <w:szCs w:val="22"/>
        </w:rPr>
        <w:t>_</w:t>
      </w:r>
      <w:r w:rsidR="00421A09" w:rsidRPr="001571BF">
        <w:rPr>
          <w:b/>
          <w:sz w:val="22"/>
          <w:szCs w:val="22"/>
        </w:rPr>
        <w:t>_</w:t>
      </w:r>
      <w:r w:rsidR="00730CDF" w:rsidRPr="001571BF">
        <w:rPr>
          <w:b/>
          <w:sz w:val="22"/>
          <w:szCs w:val="22"/>
        </w:rPr>
        <w:t>__</w:t>
      </w:r>
      <w:r w:rsidR="00421A09" w:rsidRPr="001571BF">
        <w:rPr>
          <w:b/>
          <w:sz w:val="22"/>
          <w:szCs w:val="22"/>
        </w:rPr>
        <w:t>________</w:t>
      </w:r>
      <w:r w:rsidR="009D6ABD" w:rsidRPr="001571BF">
        <w:rPr>
          <w:b/>
          <w:sz w:val="22"/>
          <w:szCs w:val="22"/>
        </w:rPr>
        <w:t xml:space="preserve"> 20</w:t>
      </w:r>
      <w:r w:rsidR="008C3A26" w:rsidRPr="001571BF">
        <w:rPr>
          <w:b/>
          <w:sz w:val="22"/>
          <w:szCs w:val="22"/>
        </w:rPr>
        <w:t>1</w:t>
      </w:r>
      <w:r w:rsidR="008A3681" w:rsidRPr="001571BF">
        <w:rPr>
          <w:b/>
          <w:sz w:val="22"/>
          <w:szCs w:val="22"/>
        </w:rPr>
        <w:t>8</w:t>
      </w:r>
      <w:r w:rsidR="00A86989" w:rsidRPr="001571BF">
        <w:rPr>
          <w:b/>
          <w:sz w:val="22"/>
          <w:szCs w:val="22"/>
        </w:rPr>
        <w:t xml:space="preserve"> г.</w:t>
      </w:r>
      <w:r w:rsidR="007038E2" w:rsidRPr="001571BF">
        <w:rPr>
          <w:b/>
          <w:sz w:val="22"/>
          <w:szCs w:val="22"/>
        </w:rPr>
        <w:t xml:space="preserve"> </w:t>
      </w:r>
      <w:r w:rsidR="007038E2" w:rsidRPr="001571BF">
        <w:rPr>
          <w:sz w:val="22"/>
          <w:szCs w:val="22"/>
        </w:rPr>
        <w:t xml:space="preserve">            </w:t>
      </w:r>
    </w:p>
    <w:p w:rsidR="005370E7" w:rsidRPr="001571BF" w:rsidRDefault="005370E7" w:rsidP="001571BF">
      <w:pPr>
        <w:jc w:val="both"/>
        <w:rPr>
          <w:b/>
          <w:sz w:val="22"/>
          <w:szCs w:val="22"/>
        </w:rPr>
      </w:pPr>
    </w:p>
    <w:p w:rsidR="00730CDF" w:rsidRPr="001571BF" w:rsidRDefault="00730CDF" w:rsidP="001571BF">
      <w:pPr>
        <w:ind w:firstLine="540"/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___________, свидетельство о государственной регистрации юридического лица регистрационный   № _________ от _________, выданное ________, именуемое в дальнейшем </w:t>
      </w:r>
      <w:r w:rsidRPr="001571BF">
        <w:rPr>
          <w:b/>
          <w:bCs/>
          <w:sz w:val="22"/>
          <w:szCs w:val="22"/>
        </w:rPr>
        <w:t>«Арендодатель»</w:t>
      </w:r>
      <w:r w:rsidRPr="001571BF">
        <w:rPr>
          <w:sz w:val="22"/>
          <w:szCs w:val="22"/>
        </w:rPr>
        <w:t xml:space="preserve">, в лице ___________, действующего на основании Устава, с одной стороны и </w:t>
      </w:r>
    </w:p>
    <w:p w:rsidR="00867F01" w:rsidRPr="001571BF" w:rsidRDefault="00730CDF" w:rsidP="001571BF">
      <w:pPr>
        <w:ind w:firstLine="540"/>
        <w:jc w:val="both"/>
        <w:rPr>
          <w:bCs/>
          <w:sz w:val="22"/>
          <w:szCs w:val="22"/>
        </w:rPr>
      </w:pPr>
      <w:r w:rsidRPr="001571BF">
        <w:rPr>
          <w:b/>
          <w:bCs/>
          <w:sz w:val="22"/>
          <w:szCs w:val="22"/>
        </w:rPr>
        <w:t xml:space="preserve">Товарищество с ограниченной ответственностью «Богатырь Комир» </w:t>
      </w:r>
      <w:r w:rsidRPr="001571BF">
        <w:rPr>
          <w:b/>
          <w:sz w:val="22"/>
          <w:szCs w:val="22"/>
        </w:rPr>
        <w:t>(</w:t>
      </w:r>
      <w:r w:rsidRPr="001571BF">
        <w:rPr>
          <w:b/>
          <w:color w:val="000000"/>
          <w:sz w:val="22"/>
          <w:szCs w:val="22"/>
        </w:rPr>
        <w:t>сокращенное наименование</w:t>
      </w:r>
      <w:r w:rsidRPr="001571BF">
        <w:rPr>
          <w:b/>
          <w:sz w:val="22"/>
          <w:szCs w:val="22"/>
        </w:rPr>
        <w:t xml:space="preserve"> ТОО «Богатырь Комир»),</w:t>
      </w:r>
      <w:r w:rsidRPr="001571BF">
        <w:rPr>
          <w:sz w:val="22"/>
          <w:szCs w:val="22"/>
        </w:rPr>
        <w:t xml:space="preserve"> Республика Казахстан, Павлодарская обл., г. Экибастуз, свидетельство о государственной перерегистрации юридического лица регистрационный № 310-1945-16-ТОО (ИУ),</w:t>
      </w:r>
      <w:r w:rsidRPr="001571BF">
        <w:rPr>
          <w:b/>
          <w:sz w:val="22"/>
          <w:szCs w:val="22"/>
        </w:rPr>
        <w:t xml:space="preserve"> </w:t>
      </w:r>
      <w:r w:rsidRPr="001571BF">
        <w:rPr>
          <w:sz w:val="22"/>
          <w:szCs w:val="22"/>
        </w:rPr>
        <w:t>серия</w:t>
      </w:r>
      <w:r w:rsidRPr="001571BF">
        <w:rPr>
          <w:b/>
          <w:sz w:val="22"/>
          <w:szCs w:val="22"/>
        </w:rPr>
        <w:t xml:space="preserve"> </w:t>
      </w:r>
      <w:r w:rsidRPr="001571BF">
        <w:rPr>
          <w:sz w:val="22"/>
          <w:szCs w:val="22"/>
        </w:rPr>
        <w:t xml:space="preserve">В № 0411549, выданное 16.03.2009 года Министерством Юстиции Республики Казахстан, Департаментом Юстиции Павлодарской области, Управлением Юстиции города Экибастуза, именуемое в дальнейшем </w:t>
      </w:r>
      <w:r w:rsidRPr="001571BF">
        <w:rPr>
          <w:b/>
          <w:sz w:val="22"/>
          <w:szCs w:val="22"/>
        </w:rPr>
        <w:t>«Арендатор»</w:t>
      </w:r>
      <w:r w:rsidRPr="001571BF">
        <w:rPr>
          <w:sz w:val="22"/>
          <w:szCs w:val="22"/>
        </w:rPr>
        <w:t xml:space="preserve">, в лице Генерального директора </w:t>
      </w:r>
      <w:r w:rsidRPr="001571BF">
        <w:rPr>
          <w:bCs/>
          <w:sz w:val="22"/>
          <w:szCs w:val="22"/>
        </w:rPr>
        <w:t>Абдыгулова М.К.</w:t>
      </w:r>
      <w:r w:rsidRPr="001571BF">
        <w:rPr>
          <w:sz w:val="22"/>
          <w:szCs w:val="22"/>
        </w:rPr>
        <w:t>, Первого заместителя генерального директора - Финансового директора Корсакова Н.Н., действующих на основании Устава</w:t>
      </w:r>
      <w:r w:rsidR="00F13C6A" w:rsidRPr="001571BF">
        <w:rPr>
          <w:sz w:val="22"/>
          <w:szCs w:val="22"/>
        </w:rPr>
        <w:t xml:space="preserve">, </w:t>
      </w:r>
      <w:r w:rsidR="00867F01" w:rsidRPr="001571BF">
        <w:rPr>
          <w:sz w:val="22"/>
          <w:szCs w:val="22"/>
        </w:rPr>
        <w:t xml:space="preserve">совместно именуемые «Стороны», </w:t>
      </w:r>
      <w:r w:rsidR="00FD3C61" w:rsidRPr="001571BF">
        <w:rPr>
          <w:sz w:val="22"/>
          <w:szCs w:val="22"/>
        </w:rPr>
        <w:t xml:space="preserve">на основании </w:t>
      </w:r>
      <w:r w:rsidR="00B122DB" w:rsidRPr="001571BF">
        <w:rPr>
          <w:sz w:val="22"/>
          <w:szCs w:val="22"/>
        </w:rPr>
        <w:t>Решения</w:t>
      </w:r>
      <w:r w:rsidRPr="001571BF">
        <w:rPr>
          <w:sz w:val="22"/>
          <w:szCs w:val="22"/>
        </w:rPr>
        <w:t>/протокола</w:t>
      </w:r>
      <w:r w:rsidR="00B122DB" w:rsidRPr="001571BF">
        <w:rPr>
          <w:sz w:val="22"/>
          <w:szCs w:val="22"/>
        </w:rPr>
        <w:t xml:space="preserve"> по закупке услуг </w:t>
      </w:r>
      <w:r w:rsidRPr="001571BF">
        <w:rPr>
          <w:sz w:val="22"/>
          <w:szCs w:val="22"/>
        </w:rPr>
        <w:t>_________</w:t>
      </w:r>
      <w:r w:rsidR="00B122DB" w:rsidRPr="001571BF">
        <w:rPr>
          <w:sz w:val="22"/>
          <w:szCs w:val="22"/>
        </w:rPr>
        <w:t>№</w:t>
      </w:r>
      <w:r w:rsidRPr="001571BF">
        <w:rPr>
          <w:sz w:val="22"/>
          <w:szCs w:val="22"/>
        </w:rPr>
        <w:t>______</w:t>
      </w:r>
      <w:r w:rsidR="00B122DB" w:rsidRPr="001571BF">
        <w:rPr>
          <w:sz w:val="22"/>
          <w:szCs w:val="22"/>
        </w:rPr>
        <w:t xml:space="preserve"> от </w:t>
      </w:r>
      <w:r w:rsidRPr="001571BF">
        <w:rPr>
          <w:sz w:val="22"/>
          <w:szCs w:val="22"/>
        </w:rPr>
        <w:t>__</w:t>
      </w:r>
      <w:r w:rsidR="00B122DB" w:rsidRPr="001571BF">
        <w:rPr>
          <w:sz w:val="22"/>
          <w:szCs w:val="22"/>
        </w:rPr>
        <w:t>.</w:t>
      </w:r>
      <w:r w:rsidRPr="001571BF">
        <w:rPr>
          <w:sz w:val="22"/>
          <w:szCs w:val="22"/>
        </w:rPr>
        <w:t>___</w:t>
      </w:r>
      <w:r w:rsidR="00B122DB" w:rsidRPr="001571BF">
        <w:rPr>
          <w:sz w:val="22"/>
          <w:szCs w:val="22"/>
        </w:rPr>
        <w:t>.201</w:t>
      </w:r>
      <w:r w:rsidRPr="001571BF">
        <w:rPr>
          <w:sz w:val="22"/>
          <w:szCs w:val="22"/>
        </w:rPr>
        <w:t>__</w:t>
      </w:r>
      <w:r w:rsidR="00B122DB" w:rsidRPr="001571BF">
        <w:rPr>
          <w:sz w:val="22"/>
          <w:szCs w:val="22"/>
        </w:rPr>
        <w:t xml:space="preserve"> г.</w:t>
      </w:r>
      <w:r w:rsidR="00FD3C61" w:rsidRPr="001571BF">
        <w:rPr>
          <w:sz w:val="22"/>
          <w:szCs w:val="22"/>
        </w:rPr>
        <w:t xml:space="preserve"> </w:t>
      </w:r>
      <w:r w:rsidR="00867F01" w:rsidRPr="001571BF">
        <w:rPr>
          <w:sz w:val="22"/>
          <w:szCs w:val="22"/>
        </w:rPr>
        <w:t xml:space="preserve">заключили настоящий </w:t>
      </w:r>
      <w:r w:rsidR="00F13C6A" w:rsidRPr="001571BF">
        <w:rPr>
          <w:sz w:val="22"/>
          <w:szCs w:val="22"/>
        </w:rPr>
        <w:t xml:space="preserve">Договор </w:t>
      </w:r>
      <w:r w:rsidR="00F13C6A" w:rsidRPr="001571BF">
        <w:rPr>
          <w:bCs/>
          <w:sz w:val="22"/>
          <w:szCs w:val="22"/>
        </w:rPr>
        <w:t xml:space="preserve">о предоставлении транспортного средства (легкового автомобиля) </w:t>
      </w:r>
      <w:r w:rsidR="00F13C6A" w:rsidRPr="001571BF">
        <w:rPr>
          <w:sz w:val="22"/>
          <w:szCs w:val="22"/>
        </w:rPr>
        <w:t>с предоставлением услуг по управлению и технической эксплуатации (далее - Договор) о нижеследующем:</w:t>
      </w:r>
    </w:p>
    <w:p w:rsidR="00730CDF" w:rsidRPr="001571BF" w:rsidRDefault="00730CDF" w:rsidP="001571BF">
      <w:pPr>
        <w:ind w:firstLine="360"/>
        <w:jc w:val="both"/>
        <w:rPr>
          <w:sz w:val="22"/>
          <w:szCs w:val="22"/>
        </w:rPr>
      </w:pPr>
    </w:p>
    <w:p w:rsidR="00A86989" w:rsidRPr="001571BF" w:rsidRDefault="00A86989" w:rsidP="001571BF">
      <w:pPr>
        <w:numPr>
          <w:ilvl w:val="0"/>
          <w:numId w:val="1"/>
        </w:numPr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>Предмет договора.</w:t>
      </w:r>
    </w:p>
    <w:p w:rsidR="00A86989" w:rsidRPr="001571BF" w:rsidRDefault="00C14714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1.1. </w:t>
      </w:r>
      <w:r w:rsidR="00A86989" w:rsidRPr="001571BF">
        <w:rPr>
          <w:sz w:val="22"/>
          <w:szCs w:val="22"/>
        </w:rPr>
        <w:t xml:space="preserve">На условиях настоящего договора </w:t>
      </w:r>
      <w:r w:rsidR="00026744" w:rsidRPr="001571BF">
        <w:rPr>
          <w:sz w:val="22"/>
          <w:szCs w:val="22"/>
        </w:rPr>
        <w:t xml:space="preserve">Арендодатель предоставляет Арендатору транспортное средство </w:t>
      </w:r>
      <w:r w:rsidRPr="001571BF">
        <w:rPr>
          <w:sz w:val="22"/>
          <w:szCs w:val="22"/>
        </w:rPr>
        <w:t xml:space="preserve">(легковой автомобиль) </w:t>
      </w:r>
      <w:r w:rsidR="00026744" w:rsidRPr="001571BF">
        <w:rPr>
          <w:sz w:val="22"/>
          <w:szCs w:val="22"/>
        </w:rPr>
        <w:t xml:space="preserve">за плату во временное пользование, оказывает своими силами услуги по управлению </w:t>
      </w:r>
      <w:r w:rsidR="00BF0FE3" w:rsidRPr="001571BF">
        <w:rPr>
          <w:sz w:val="22"/>
          <w:szCs w:val="22"/>
        </w:rPr>
        <w:t xml:space="preserve">и технической эксплуатации </w:t>
      </w:r>
      <w:r w:rsidR="00026744" w:rsidRPr="001571BF">
        <w:rPr>
          <w:sz w:val="22"/>
          <w:szCs w:val="22"/>
        </w:rPr>
        <w:t>транспортным средством</w:t>
      </w:r>
      <w:r w:rsidR="00A86989" w:rsidRPr="001571BF">
        <w:rPr>
          <w:sz w:val="22"/>
          <w:szCs w:val="22"/>
        </w:rPr>
        <w:t>.</w:t>
      </w:r>
    </w:p>
    <w:p w:rsidR="00A86989" w:rsidRPr="001571BF" w:rsidRDefault="00C14714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1.2. </w:t>
      </w:r>
      <w:r w:rsidR="003D6303" w:rsidRPr="001571BF">
        <w:rPr>
          <w:sz w:val="22"/>
          <w:szCs w:val="22"/>
        </w:rPr>
        <w:t>Транспортн</w:t>
      </w:r>
      <w:r w:rsidRPr="001571BF">
        <w:rPr>
          <w:sz w:val="22"/>
          <w:szCs w:val="22"/>
        </w:rPr>
        <w:t>о</w:t>
      </w:r>
      <w:r w:rsidR="003D6303" w:rsidRPr="001571BF">
        <w:rPr>
          <w:sz w:val="22"/>
          <w:szCs w:val="22"/>
        </w:rPr>
        <w:t>е средств</w:t>
      </w:r>
      <w:r w:rsidRPr="001571BF">
        <w:rPr>
          <w:sz w:val="22"/>
          <w:szCs w:val="22"/>
        </w:rPr>
        <w:t>о</w:t>
      </w:r>
      <w:r w:rsidR="003D6303" w:rsidRPr="001571BF">
        <w:rPr>
          <w:sz w:val="22"/>
          <w:szCs w:val="22"/>
        </w:rPr>
        <w:t xml:space="preserve"> (</w:t>
      </w:r>
      <w:r w:rsidRPr="001571BF">
        <w:rPr>
          <w:sz w:val="22"/>
          <w:szCs w:val="22"/>
        </w:rPr>
        <w:t>легковой автомобиль</w:t>
      </w:r>
      <w:r w:rsidR="003D6303" w:rsidRPr="001571BF">
        <w:rPr>
          <w:sz w:val="22"/>
          <w:szCs w:val="22"/>
        </w:rPr>
        <w:t>)</w:t>
      </w:r>
      <w:r w:rsidR="00A86989" w:rsidRPr="001571BF">
        <w:rPr>
          <w:sz w:val="22"/>
          <w:szCs w:val="22"/>
        </w:rPr>
        <w:t xml:space="preserve"> мо</w:t>
      </w:r>
      <w:r w:rsidRPr="001571BF">
        <w:rPr>
          <w:sz w:val="22"/>
          <w:szCs w:val="22"/>
        </w:rPr>
        <w:t>жет быть использован</w:t>
      </w:r>
      <w:r w:rsidR="00A86989" w:rsidRPr="001571BF">
        <w:rPr>
          <w:sz w:val="22"/>
          <w:szCs w:val="22"/>
        </w:rPr>
        <w:t xml:space="preserve"> для поездок в пределах</w:t>
      </w:r>
      <w:r w:rsidR="00893016">
        <w:rPr>
          <w:sz w:val="22"/>
          <w:szCs w:val="22"/>
        </w:rPr>
        <w:t xml:space="preserve"> города</w:t>
      </w:r>
      <w:r w:rsidR="00A86989" w:rsidRPr="001571BF">
        <w:rPr>
          <w:sz w:val="22"/>
          <w:szCs w:val="22"/>
        </w:rPr>
        <w:t xml:space="preserve"> Москвы и Московской области, если стороны дополнительно не договорились об ином. Автомобиль не может быть использован для участия в спортивных соревнованиях, буксировки прицепов или иных транспортных средств, а также для обучения вождению.</w:t>
      </w:r>
      <w:r w:rsidR="00026744" w:rsidRPr="001571BF">
        <w:rPr>
          <w:sz w:val="22"/>
          <w:szCs w:val="22"/>
        </w:rPr>
        <w:t xml:space="preserve"> </w:t>
      </w:r>
    </w:p>
    <w:p w:rsidR="00C14714" w:rsidRPr="001571BF" w:rsidRDefault="00C14714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>1.3. Арендодатель гарантирует, что автомобиль принадлежат ему на праве собственности или он обладает</w:t>
      </w:r>
      <w:r w:rsidR="001571BF" w:rsidRPr="001571BF">
        <w:rPr>
          <w:sz w:val="22"/>
          <w:szCs w:val="22"/>
        </w:rPr>
        <w:t xml:space="preserve"> иными</w:t>
      </w:r>
      <w:r w:rsidRPr="001571BF">
        <w:rPr>
          <w:sz w:val="22"/>
          <w:szCs w:val="22"/>
        </w:rPr>
        <w:t xml:space="preserve"> законными правами для передачи их в аренду.</w:t>
      </w:r>
    </w:p>
    <w:p w:rsidR="00C14714" w:rsidRPr="001571BF" w:rsidRDefault="00C14714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1.4. Автомобиль, передаваемый  </w:t>
      </w:r>
      <w:r w:rsidR="00BB50D9" w:rsidRPr="001571BF">
        <w:rPr>
          <w:sz w:val="22"/>
          <w:szCs w:val="22"/>
        </w:rPr>
        <w:t xml:space="preserve">согласно настоящему договору </w:t>
      </w:r>
      <w:r w:rsidRPr="001571BF">
        <w:rPr>
          <w:sz w:val="22"/>
          <w:szCs w:val="22"/>
        </w:rPr>
        <w:t>в аренду</w:t>
      </w:r>
      <w:r w:rsidR="00BB50D9" w:rsidRPr="001571BF">
        <w:rPr>
          <w:sz w:val="22"/>
          <w:szCs w:val="22"/>
        </w:rPr>
        <w:t>,</w:t>
      </w:r>
      <w:r w:rsidRPr="001571BF">
        <w:rPr>
          <w:sz w:val="22"/>
          <w:szCs w:val="22"/>
        </w:rPr>
        <w:t xml:space="preserve">  должен соответствовать следующим характеристикам:</w:t>
      </w:r>
      <w:r w:rsidR="00BB50D9" w:rsidRPr="001571BF">
        <w:rPr>
          <w:sz w:val="22"/>
          <w:szCs w:val="22"/>
        </w:rPr>
        <w:t xml:space="preserve">  </w:t>
      </w:r>
    </w:p>
    <w:p w:rsidR="00BB50D9" w:rsidRPr="001571BF" w:rsidRDefault="00BB50D9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>- не ранее 2013 года выпуска;</w:t>
      </w:r>
    </w:p>
    <w:p w:rsidR="00BB50D9" w:rsidRPr="001571BF" w:rsidRDefault="00BB50D9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>- бензиновый двигатель объемом не менее 3000 куб.см.;</w:t>
      </w:r>
    </w:p>
    <w:p w:rsidR="00BB50D9" w:rsidRPr="001571BF" w:rsidRDefault="00BB50D9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- укомплектован подушками безопасности, сиденьями с электроприводом и обогревом, аптечкой, огнетушителем, полным электропакетом, климатконтроль, </w:t>
      </w:r>
      <w:r w:rsidRPr="001571BF">
        <w:rPr>
          <w:sz w:val="22"/>
          <w:szCs w:val="22"/>
          <w:lang w:val="en-US"/>
        </w:rPr>
        <w:t>GPS</w:t>
      </w:r>
      <w:r w:rsidRPr="001571BF">
        <w:rPr>
          <w:sz w:val="22"/>
          <w:szCs w:val="22"/>
        </w:rPr>
        <w:t xml:space="preserve"> навигатором. </w:t>
      </w:r>
    </w:p>
    <w:p w:rsidR="00C14714" w:rsidRPr="001571BF" w:rsidRDefault="00C14714" w:rsidP="001571BF">
      <w:pPr>
        <w:numPr>
          <w:ilvl w:val="1"/>
          <w:numId w:val="1"/>
        </w:numPr>
        <w:tabs>
          <w:tab w:val="num" w:pos="0"/>
        </w:tabs>
        <w:jc w:val="both"/>
        <w:rPr>
          <w:sz w:val="22"/>
          <w:szCs w:val="22"/>
        </w:rPr>
      </w:pPr>
    </w:p>
    <w:p w:rsidR="00A86989" w:rsidRPr="001571BF" w:rsidRDefault="003D6303" w:rsidP="001571BF">
      <w:pPr>
        <w:numPr>
          <w:ilvl w:val="0"/>
          <w:numId w:val="1"/>
        </w:numPr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>Обязанности С</w:t>
      </w:r>
      <w:r w:rsidR="00A86989" w:rsidRPr="001571BF">
        <w:rPr>
          <w:b/>
          <w:sz w:val="22"/>
          <w:szCs w:val="22"/>
        </w:rPr>
        <w:t>торон.</w:t>
      </w:r>
    </w:p>
    <w:p w:rsidR="00A86989" w:rsidRPr="001571BF" w:rsidRDefault="00A86989" w:rsidP="001571BF">
      <w:pPr>
        <w:jc w:val="both"/>
        <w:rPr>
          <w:sz w:val="22"/>
          <w:szCs w:val="22"/>
        </w:rPr>
      </w:pPr>
      <w:r w:rsidRPr="001571BF">
        <w:rPr>
          <w:b/>
          <w:sz w:val="22"/>
          <w:szCs w:val="22"/>
        </w:rPr>
        <w:t>2.1</w:t>
      </w:r>
      <w:r w:rsidRPr="001571BF">
        <w:rPr>
          <w:sz w:val="22"/>
          <w:szCs w:val="22"/>
        </w:rPr>
        <w:t>.</w:t>
      </w:r>
      <w:r w:rsidRPr="001571BF">
        <w:rPr>
          <w:b/>
          <w:sz w:val="22"/>
          <w:szCs w:val="22"/>
        </w:rPr>
        <w:t xml:space="preserve">        Обязанности </w:t>
      </w:r>
      <w:r w:rsidR="00026744" w:rsidRPr="001571BF">
        <w:rPr>
          <w:b/>
          <w:sz w:val="22"/>
          <w:szCs w:val="22"/>
        </w:rPr>
        <w:t>Арендодателя</w:t>
      </w:r>
      <w:r w:rsidRPr="001571BF">
        <w:rPr>
          <w:b/>
          <w:sz w:val="22"/>
          <w:szCs w:val="22"/>
        </w:rPr>
        <w:t>:</w:t>
      </w:r>
    </w:p>
    <w:p w:rsidR="00A86989" w:rsidRPr="001571BF" w:rsidRDefault="00F8323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2.1.1. </w:t>
      </w:r>
      <w:r w:rsidR="00A86989" w:rsidRPr="001571BF">
        <w:rPr>
          <w:sz w:val="22"/>
          <w:szCs w:val="22"/>
        </w:rPr>
        <w:t xml:space="preserve">Осуществлять </w:t>
      </w:r>
      <w:r w:rsidR="00967A1D" w:rsidRPr="001571BF">
        <w:rPr>
          <w:sz w:val="22"/>
          <w:szCs w:val="22"/>
        </w:rPr>
        <w:t>оказание услуг</w:t>
      </w:r>
      <w:r w:rsidR="00A86989" w:rsidRPr="001571BF">
        <w:rPr>
          <w:sz w:val="22"/>
          <w:szCs w:val="22"/>
        </w:rPr>
        <w:t xml:space="preserve"> </w:t>
      </w:r>
      <w:r w:rsidR="00026744" w:rsidRPr="001571BF">
        <w:rPr>
          <w:sz w:val="22"/>
          <w:szCs w:val="22"/>
        </w:rPr>
        <w:t>Арендатор</w:t>
      </w:r>
      <w:r w:rsidR="00967A1D" w:rsidRPr="001571BF">
        <w:rPr>
          <w:sz w:val="22"/>
          <w:szCs w:val="22"/>
        </w:rPr>
        <w:t>у</w:t>
      </w:r>
      <w:r w:rsidR="00A86989" w:rsidRPr="001571BF">
        <w:rPr>
          <w:sz w:val="22"/>
          <w:szCs w:val="22"/>
        </w:rPr>
        <w:t xml:space="preserve"> в соответствии с приняты</w:t>
      </w:r>
      <w:r w:rsidR="003D6303" w:rsidRPr="001571BF">
        <w:rPr>
          <w:sz w:val="22"/>
          <w:szCs w:val="22"/>
        </w:rPr>
        <w:t xml:space="preserve">ми Заказами (раздел </w:t>
      </w:r>
      <w:r w:rsidR="00A86989" w:rsidRPr="001571BF">
        <w:rPr>
          <w:sz w:val="22"/>
          <w:szCs w:val="22"/>
        </w:rPr>
        <w:t>4)</w:t>
      </w:r>
      <w:r w:rsidR="00AE53E0">
        <w:rPr>
          <w:sz w:val="22"/>
          <w:szCs w:val="22"/>
        </w:rPr>
        <w:t>, и Приложением №2 к настоящему Договору</w:t>
      </w:r>
      <w:r w:rsidR="00A86989" w:rsidRPr="001571BF">
        <w:rPr>
          <w:sz w:val="22"/>
          <w:szCs w:val="22"/>
        </w:rPr>
        <w:t xml:space="preserve">. </w:t>
      </w:r>
    </w:p>
    <w:p w:rsidR="00A86989" w:rsidRPr="001571BF" w:rsidRDefault="00F8323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>2.1.2.</w:t>
      </w:r>
      <w:r w:rsidR="00893016">
        <w:rPr>
          <w:sz w:val="22"/>
          <w:szCs w:val="22"/>
        </w:rPr>
        <w:t xml:space="preserve"> </w:t>
      </w:r>
      <w:r w:rsidR="00A86989" w:rsidRPr="001571BF">
        <w:rPr>
          <w:sz w:val="22"/>
          <w:szCs w:val="22"/>
        </w:rPr>
        <w:t>Предоставлять технически исправны</w:t>
      </w:r>
      <w:r w:rsidR="00026744" w:rsidRPr="001571BF">
        <w:rPr>
          <w:sz w:val="22"/>
          <w:szCs w:val="22"/>
        </w:rPr>
        <w:t>й</w:t>
      </w:r>
      <w:r w:rsidR="00A86989" w:rsidRPr="001571BF">
        <w:rPr>
          <w:sz w:val="22"/>
          <w:szCs w:val="22"/>
        </w:rPr>
        <w:t xml:space="preserve"> автомобил</w:t>
      </w:r>
      <w:r w:rsidR="00026744" w:rsidRPr="001571BF">
        <w:rPr>
          <w:sz w:val="22"/>
          <w:szCs w:val="22"/>
        </w:rPr>
        <w:t>ь (или автомобили)</w:t>
      </w:r>
      <w:r w:rsidR="00A86989" w:rsidRPr="001571BF">
        <w:rPr>
          <w:sz w:val="22"/>
          <w:szCs w:val="22"/>
        </w:rPr>
        <w:t xml:space="preserve"> и квалифицированный персонал для управления автомобилями.</w:t>
      </w:r>
      <w:r w:rsidR="00893016">
        <w:rPr>
          <w:sz w:val="22"/>
          <w:szCs w:val="22"/>
        </w:rPr>
        <w:t xml:space="preserve"> Соблюдать правила прохождения технического осмотра автомобиля, а а также обеспечивать исправное состояние</w:t>
      </w:r>
    </w:p>
    <w:p w:rsidR="00A86989" w:rsidRPr="001571BF" w:rsidRDefault="00F8323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2.1.3. </w:t>
      </w:r>
      <w:r w:rsidR="00A86989" w:rsidRPr="001571BF">
        <w:rPr>
          <w:sz w:val="22"/>
          <w:szCs w:val="22"/>
        </w:rPr>
        <w:t>Нести расходы по</w:t>
      </w:r>
      <w:r w:rsidR="00026744" w:rsidRPr="001571BF">
        <w:rPr>
          <w:sz w:val="22"/>
          <w:szCs w:val="22"/>
        </w:rPr>
        <w:t xml:space="preserve"> оплате автомобильного топлива</w:t>
      </w:r>
      <w:r w:rsidR="00967A1D" w:rsidRPr="001571BF">
        <w:rPr>
          <w:sz w:val="22"/>
          <w:szCs w:val="22"/>
        </w:rPr>
        <w:t xml:space="preserve"> и расходуемых в процессе эксплуатации материалов</w:t>
      </w:r>
      <w:r w:rsidR="00A86989" w:rsidRPr="001571BF">
        <w:rPr>
          <w:sz w:val="22"/>
          <w:szCs w:val="22"/>
        </w:rPr>
        <w:t>, по поддержанию автомобиля в чистоте и надлежащем техническом состоянии.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2.1.4. </w:t>
      </w:r>
      <w:r w:rsidR="00A86989" w:rsidRPr="001571BF">
        <w:rPr>
          <w:sz w:val="22"/>
          <w:szCs w:val="22"/>
        </w:rPr>
        <w:t>При ДТП</w:t>
      </w:r>
      <w:r w:rsidR="00893016">
        <w:rPr>
          <w:sz w:val="22"/>
          <w:szCs w:val="22"/>
        </w:rPr>
        <w:t>, поломки</w:t>
      </w:r>
      <w:r w:rsidR="00A86989" w:rsidRPr="001571BF">
        <w:rPr>
          <w:sz w:val="22"/>
          <w:szCs w:val="22"/>
        </w:rPr>
        <w:t xml:space="preserve"> или технической неисправности автомобиля</w:t>
      </w:r>
      <w:r w:rsidR="00893016">
        <w:rPr>
          <w:sz w:val="22"/>
          <w:szCs w:val="22"/>
        </w:rPr>
        <w:t>, других причин отсутствия автомобиля</w:t>
      </w:r>
      <w:r w:rsidR="00A86989" w:rsidRPr="001571BF">
        <w:rPr>
          <w:sz w:val="22"/>
          <w:szCs w:val="22"/>
        </w:rPr>
        <w:t xml:space="preserve"> в процессе </w:t>
      </w:r>
      <w:r w:rsidR="003D6303" w:rsidRPr="001571BF">
        <w:rPr>
          <w:sz w:val="22"/>
          <w:szCs w:val="22"/>
        </w:rPr>
        <w:t>оказания услуг</w:t>
      </w:r>
      <w:r w:rsidR="00A86989" w:rsidRPr="001571BF">
        <w:rPr>
          <w:sz w:val="22"/>
          <w:szCs w:val="22"/>
        </w:rPr>
        <w:t xml:space="preserve">, </w:t>
      </w:r>
      <w:r w:rsidR="00F8330B" w:rsidRPr="001571BF">
        <w:rPr>
          <w:sz w:val="22"/>
          <w:szCs w:val="22"/>
        </w:rPr>
        <w:t>Арендодатель</w:t>
      </w:r>
      <w:r w:rsidR="00A86989" w:rsidRPr="001571BF">
        <w:rPr>
          <w:sz w:val="22"/>
          <w:szCs w:val="22"/>
        </w:rPr>
        <w:t xml:space="preserve">  обязуется </w:t>
      </w:r>
      <w:r w:rsidR="00893016">
        <w:rPr>
          <w:sz w:val="22"/>
          <w:szCs w:val="22"/>
        </w:rPr>
        <w:t>в течение 1 (одного) часа</w:t>
      </w:r>
      <w:r w:rsidR="00967A1D" w:rsidRPr="001571BF">
        <w:rPr>
          <w:sz w:val="22"/>
          <w:szCs w:val="22"/>
        </w:rPr>
        <w:t xml:space="preserve"> </w:t>
      </w:r>
      <w:r w:rsidR="00A86989" w:rsidRPr="001571BF">
        <w:rPr>
          <w:sz w:val="22"/>
          <w:szCs w:val="22"/>
        </w:rPr>
        <w:t xml:space="preserve">предоставить </w:t>
      </w:r>
      <w:r w:rsidR="00F8330B" w:rsidRPr="001571BF">
        <w:rPr>
          <w:sz w:val="22"/>
          <w:szCs w:val="22"/>
        </w:rPr>
        <w:t>Арендатору</w:t>
      </w:r>
      <w:r w:rsidR="00A86989" w:rsidRPr="001571BF">
        <w:rPr>
          <w:sz w:val="22"/>
          <w:szCs w:val="22"/>
        </w:rPr>
        <w:t xml:space="preserve"> другой</w:t>
      </w:r>
      <w:r w:rsidRPr="001571BF">
        <w:rPr>
          <w:sz w:val="22"/>
          <w:szCs w:val="22"/>
        </w:rPr>
        <w:t xml:space="preserve"> аналогичный </w:t>
      </w:r>
      <w:r w:rsidR="00A86989" w:rsidRPr="001571BF">
        <w:rPr>
          <w:sz w:val="22"/>
          <w:szCs w:val="22"/>
        </w:rPr>
        <w:t xml:space="preserve"> автомобиль.</w:t>
      </w:r>
    </w:p>
    <w:p w:rsidR="00505352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2.1.5. </w:t>
      </w:r>
      <w:r w:rsidR="00505352" w:rsidRPr="001571BF">
        <w:rPr>
          <w:sz w:val="22"/>
          <w:szCs w:val="22"/>
        </w:rPr>
        <w:t>Осуществлять текущий и капитальный ремонт автомобиля и предоставле</w:t>
      </w:r>
      <w:r w:rsidR="00893016">
        <w:rPr>
          <w:sz w:val="22"/>
          <w:szCs w:val="22"/>
        </w:rPr>
        <w:t>ние необходимых принадлежностей, обеспечить наличие комплектующих материалов и принадлежностей.</w:t>
      </w:r>
    </w:p>
    <w:p w:rsidR="00505352" w:rsidRPr="00893016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2.1.6. </w:t>
      </w:r>
      <w:r w:rsidR="00505352" w:rsidRPr="00893016">
        <w:rPr>
          <w:sz w:val="22"/>
          <w:szCs w:val="22"/>
        </w:rPr>
        <w:t xml:space="preserve">Нести ответственность за вред, причиненный третьим </w:t>
      </w:r>
      <w:r w:rsidR="00FD3C61" w:rsidRPr="00893016">
        <w:rPr>
          <w:sz w:val="22"/>
          <w:szCs w:val="22"/>
        </w:rPr>
        <w:t>лицам,</w:t>
      </w:r>
      <w:r w:rsidR="00505352" w:rsidRPr="00893016">
        <w:rPr>
          <w:sz w:val="22"/>
          <w:szCs w:val="22"/>
        </w:rPr>
        <w:t xml:space="preserve"> арендованным транспортным средством, его механизмами, устройствами, оборудованием, в соответствии с правилами, предусмотренными Гражданск</w:t>
      </w:r>
      <w:r w:rsidR="00893016" w:rsidRPr="00893016">
        <w:rPr>
          <w:sz w:val="22"/>
          <w:szCs w:val="22"/>
        </w:rPr>
        <w:t>им</w:t>
      </w:r>
      <w:r w:rsidR="00505352" w:rsidRPr="00893016">
        <w:rPr>
          <w:sz w:val="22"/>
          <w:szCs w:val="22"/>
        </w:rPr>
        <w:t xml:space="preserve"> Кодекс</w:t>
      </w:r>
      <w:r w:rsidR="00893016" w:rsidRPr="00893016">
        <w:rPr>
          <w:sz w:val="22"/>
          <w:szCs w:val="22"/>
        </w:rPr>
        <w:t>ом</w:t>
      </w:r>
      <w:r w:rsidR="00505352" w:rsidRPr="00893016">
        <w:rPr>
          <w:sz w:val="22"/>
          <w:szCs w:val="22"/>
        </w:rPr>
        <w:t>.</w:t>
      </w:r>
    </w:p>
    <w:p w:rsidR="00B37AB5" w:rsidRPr="00893016" w:rsidRDefault="00B37AB5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893016">
        <w:rPr>
          <w:sz w:val="22"/>
          <w:szCs w:val="22"/>
        </w:rPr>
        <w:t>2.1.7. Предоставить квалифицированного водителя, стаж работы которого не менее трех лет. В случае обоснованного требования Арендатора о замене водителя, Арендодатель обязан в течение трех часов заменить водителя.</w:t>
      </w:r>
    </w:p>
    <w:p w:rsidR="00893016" w:rsidRPr="00893016" w:rsidRDefault="00893016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893016">
        <w:rPr>
          <w:sz w:val="22"/>
          <w:szCs w:val="22"/>
        </w:rPr>
        <w:t>2.1.8. Не разглашать конфиденциальную информацию в ходе выполнения Услуг.</w:t>
      </w:r>
    </w:p>
    <w:p w:rsidR="00893016" w:rsidRPr="00893016" w:rsidRDefault="00893016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893016">
        <w:rPr>
          <w:sz w:val="22"/>
          <w:szCs w:val="22"/>
        </w:rPr>
        <w:lastRenderedPageBreak/>
        <w:t>2.1.9. Нести ответственность за весь риск, который связан с убытками или нанесением ущерба имуществу Арендатора, жизни или здоровью, а также имуществу своих Работников и третьих лиц, а также их гибелью, если указанные события наступили в период действия Договора.</w:t>
      </w:r>
    </w:p>
    <w:p w:rsidR="00A86989" w:rsidRPr="00893016" w:rsidRDefault="00E7047B" w:rsidP="001571BF">
      <w:pPr>
        <w:numPr>
          <w:ilvl w:val="1"/>
          <w:numId w:val="1"/>
        </w:numPr>
        <w:tabs>
          <w:tab w:val="num" w:pos="0"/>
        </w:tabs>
        <w:jc w:val="both"/>
        <w:rPr>
          <w:b/>
          <w:sz w:val="22"/>
          <w:szCs w:val="22"/>
        </w:rPr>
      </w:pPr>
      <w:r w:rsidRPr="00893016">
        <w:rPr>
          <w:b/>
          <w:sz w:val="22"/>
          <w:szCs w:val="22"/>
        </w:rPr>
        <w:t xml:space="preserve">2.2.      </w:t>
      </w:r>
      <w:r w:rsidR="00A86989" w:rsidRPr="00893016">
        <w:rPr>
          <w:b/>
          <w:sz w:val="22"/>
          <w:szCs w:val="22"/>
        </w:rPr>
        <w:t xml:space="preserve">Обязанности </w:t>
      </w:r>
      <w:r w:rsidR="00F8330B" w:rsidRPr="00893016">
        <w:rPr>
          <w:b/>
          <w:sz w:val="22"/>
          <w:szCs w:val="22"/>
        </w:rPr>
        <w:t>Арендатора</w:t>
      </w:r>
      <w:r w:rsidR="00A86989" w:rsidRPr="00893016">
        <w:rPr>
          <w:b/>
          <w:sz w:val="22"/>
          <w:szCs w:val="22"/>
        </w:rPr>
        <w:t>:</w:t>
      </w:r>
    </w:p>
    <w:p w:rsidR="00A86989" w:rsidRPr="00893016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893016">
        <w:rPr>
          <w:sz w:val="22"/>
          <w:szCs w:val="22"/>
        </w:rPr>
        <w:t xml:space="preserve">2.2.1. </w:t>
      </w:r>
      <w:r w:rsidR="00A86989" w:rsidRPr="00893016">
        <w:rPr>
          <w:sz w:val="22"/>
          <w:szCs w:val="22"/>
        </w:rPr>
        <w:t xml:space="preserve">Своевременно передавать </w:t>
      </w:r>
      <w:r w:rsidR="00F8330B" w:rsidRPr="00893016">
        <w:rPr>
          <w:sz w:val="22"/>
          <w:szCs w:val="22"/>
        </w:rPr>
        <w:t>Арендодателю</w:t>
      </w:r>
      <w:r w:rsidR="00A86989" w:rsidRPr="00893016">
        <w:rPr>
          <w:sz w:val="22"/>
          <w:szCs w:val="22"/>
        </w:rPr>
        <w:t xml:space="preserve"> всю информацию, необходимую для успешного выполнения Заказов в соответствии с условиями </w:t>
      </w:r>
      <w:r w:rsidR="003D6303" w:rsidRPr="00893016">
        <w:rPr>
          <w:sz w:val="22"/>
          <w:szCs w:val="22"/>
        </w:rPr>
        <w:t xml:space="preserve">раздела </w:t>
      </w:r>
      <w:r w:rsidR="00A86989" w:rsidRPr="00893016">
        <w:rPr>
          <w:sz w:val="22"/>
          <w:szCs w:val="22"/>
        </w:rPr>
        <w:t xml:space="preserve">4. 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2.2.2. </w:t>
      </w:r>
      <w:r w:rsidR="00A86989" w:rsidRPr="001571BF">
        <w:rPr>
          <w:sz w:val="22"/>
          <w:szCs w:val="22"/>
        </w:rPr>
        <w:t xml:space="preserve">В случае необходимости согласовывать с </w:t>
      </w:r>
      <w:r w:rsidR="00F8330B" w:rsidRPr="001571BF">
        <w:rPr>
          <w:sz w:val="22"/>
          <w:szCs w:val="22"/>
        </w:rPr>
        <w:t>Арендодателем</w:t>
      </w:r>
      <w:r w:rsidR="00A86989" w:rsidRPr="001571BF">
        <w:rPr>
          <w:sz w:val="22"/>
          <w:szCs w:val="22"/>
        </w:rPr>
        <w:t xml:space="preserve"> продление срока и других существенных изменений Заказа, учитывая условия п.4, с последующей оплатой в полном объеме дополнительного времени использования транспортного средства.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2.2.3. </w:t>
      </w:r>
      <w:r w:rsidR="00A86989" w:rsidRPr="001571BF">
        <w:rPr>
          <w:sz w:val="22"/>
          <w:szCs w:val="22"/>
        </w:rPr>
        <w:t>Не отвлекать водителя во время работы и не совершать иных действий, мешающих работе водителя или влияющих на безопасность движения, не вынуждать водителя нарушать Правила дорожного движения РФ.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2.2.4. </w:t>
      </w:r>
      <w:r w:rsidR="00A86989" w:rsidRPr="001571BF">
        <w:rPr>
          <w:sz w:val="22"/>
          <w:szCs w:val="22"/>
        </w:rPr>
        <w:t>Использовать автомобиль по его прямому назначен</w:t>
      </w:r>
      <w:r w:rsidR="003D6303" w:rsidRPr="001571BF">
        <w:rPr>
          <w:sz w:val="22"/>
          <w:szCs w:val="22"/>
        </w:rPr>
        <w:t xml:space="preserve">ию, в соответствии с настоящим договором и </w:t>
      </w:r>
      <w:r w:rsidR="0006530F" w:rsidRPr="001571BF">
        <w:rPr>
          <w:sz w:val="22"/>
          <w:szCs w:val="22"/>
        </w:rPr>
        <w:t>З</w:t>
      </w:r>
      <w:r w:rsidR="00A86989" w:rsidRPr="001571BF">
        <w:rPr>
          <w:sz w:val="22"/>
          <w:szCs w:val="22"/>
        </w:rPr>
        <w:t>аказом.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2.2.5. </w:t>
      </w:r>
      <w:r w:rsidR="00A86989" w:rsidRPr="001571BF">
        <w:rPr>
          <w:sz w:val="22"/>
          <w:szCs w:val="22"/>
        </w:rPr>
        <w:t>Подписывать Заказ</w:t>
      </w:r>
      <w:r w:rsidR="003D6303" w:rsidRPr="001571BF">
        <w:rPr>
          <w:sz w:val="22"/>
          <w:szCs w:val="22"/>
        </w:rPr>
        <w:t xml:space="preserve">ной лист по выполнении каждого </w:t>
      </w:r>
      <w:r w:rsidR="0006530F" w:rsidRPr="001571BF">
        <w:rPr>
          <w:sz w:val="22"/>
          <w:szCs w:val="22"/>
        </w:rPr>
        <w:t>З</w:t>
      </w:r>
      <w:r w:rsidR="00A86989" w:rsidRPr="001571BF">
        <w:rPr>
          <w:sz w:val="22"/>
          <w:szCs w:val="22"/>
        </w:rPr>
        <w:t>аказа с указанием фактического времени его окончания и пользования дополнительным услугами.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2.2.6. </w:t>
      </w:r>
      <w:r w:rsidR="00A86989" w:rsidRPr="001571BF">
        <w:rPr>
          <w:sz w:val="22"/>
          <w:szCs w:val="22"/>
        </w:rPr>
        <w:t xml:space="preserve">Своевременно оплачивать </w:t>
      </w:r>
      <w:r w:rsidR="003D6303" w:rsidRPr="001571BF">
        <w:rPr>
          <w:sz w:val="22"/>
          <w:szCs w:val="22"/>
        </w:rPr>
        <w:t xml:space="preserve">услуги по настоящему договору - </w:t>
      </w:r>
      <w:r w:rsidR="00A86989" w:rsidRPr="001571BF">
        <w:rPr>
          <w:sz w:val="22"/>
          <w:szCs w:val="22"/>
        </w:rPr>
        <w:t xml:space="preserve"> </w:t>
      </w:r>
      <w:r w:rsidR="00D013ED" w:rsidRPr="001571BF">
        <w:rPr>
          <w:sz w:val="22"/>
          <w:szCs w:val="22"/>
        </w:rPr>
        <w:t>о предоставлении</w:t>
      </w:r>
      <w:r w:rsidR="003D6303" w:rsidRPr="001571BF">
        <w:rPr>
          <w:sz w:val="22"/>
          <w:szCs w:val="22"/>
        </w:rPr>
        <w:t xml:space="preserve"> транспортного средства с предоставлением услуг по управлению и технической эксплуатации</w:t>
      </w:r>
      <w:r w:rsidR="00A86989" w:rsidRPr="001571BF">
        <w:rPr>
          <w:sz w:val="22"/>
          <w:szCs w:val="22"/>
        </w:rPr>
        <w:t>.</w:t>
      </w:r>
    </w:p>
    <w:p w:rsidR="00A86989" w:rsidRPr="001571BF" w:rsidRDefault="0040601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2.2.7. </w:t>
      </w:r>
      <w:r w:rsidR="00A86989" w:rsidRPr="001571BF">
        <w:rPr>
          <w:sz w:val="22"/>
          <w:szCs w:val="22"/>
        </w:rPr>
        <w:t xml:space="preserve">Возмещать в полном объеме вред, причиненный </w:t>
      </w:r>
      <w:r w:rsidR="00F8330B" w:rsidRPr="001571BF">
        <w:rPr>
          <w:sz w:val="22"/>
          <w:szCs w:val="22"/>
        </w:rPr>
        <w:t>Арендодателю и его имуществу</w:t>
      </w:r>
      <w:r w:rsidR="00A86989" w:rsidRPr="001571BF">
        <w:rPr>
          <w:sz w:val="22"/>
          <w:szCs w:val="22"/>
        </w:rPr>
        <w:t xml:space="preserve"> по вине </w:t>
      </w:r>
      <w:r w:rsidR="00F8330B" w:rsidRPr="001571BF">
        <w:rPr>
          <w:sz w:val="22"/>
          <w:szCs w:val="22"/>
        </w:rPr>
        <w:t xml:space="preserve">Арендатора </w:t>
      </w:r>
      <w:r w:rsidR="00A86989" w:rsidRPr="001571BF">
        <w:rPr>
          <w:sz w:val="22"/>
          <w:szCs w:val="22"/>
        </w:rPr>
        <w:t xml:space="preserve">или лиц, указанных  </w:t>
      </w:r>
      <w:r w:rsidR="002B562C" w:rsidRPr="001571BF">
        <w:rPr>
          <w:sz w:val="22"/>
          <w:szCs w:val="22"/>
        </w:rPr>
        <w:t>Арендатором</w:t>
      </w:r>
      <w:r w:rsidR="00A86989" w:rsidRPr="001571BF">
        <w:rPr>
          <w:sz w:val="22"/>
          <w:szCs w:val="22"/>
        </w:rPr>
        <w:t xml:space="preserve"> в </w:t>
      </w:r>
      <w:r w:rsidR="0006530F" w:rsidRPr="001571BF">
        <w:rPr>
          <w:sz w:val="22"/>
          <w:szCs w:val="22"/>
        </w:rPr>
        <w:t>З</w:t>
      </w:r>
      <w:r w:rsidR="003D6303" w:rsidRPr="001571BF">
        <w:rPr>
          <w:sz w:val="22"/>
          <w:szCs w:val="22"/>
        </w:rPr>
        <w:t>аказе</w:t>
      </w:r>
      <w:r w:rsidR="00A86989" w:rsidRPr="001571BF">
        <w:rPr>
          <w:sz w:val="22"/>
          <w:szCs w:val="22"/>
        </w:rPr>
        <w:t>.</w:t>
      </w:r>
    </w:p>
    <w:p w:rsidR="00A86989" w:rsidRPr="001571BF" w:rsidRDefault="00D013E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2.3. </w:t>
      </w:r>
      <w:r w:rsidR="00A86989" w:rsidRPr="001571BF">
        <w:rPr>
          <w:sz w:val="22"/>
          <w:szCs w:val="22"/>
        </w:rPr>
        <w:t xml:space="preserve">В случае неподачи транспорта по вине </w:t>
      </w:r>
      <w:r w:rsidR="00F8330B" w:rsidRPr="001571BF">
        <w:rPr>
          <w:sz w:val="22"/>
          <w:szCs w:val="22"/>
        </w:rPr>
        <w:t>Арендодателя</w:t>
      </w:r>
      <w:r w:rsidR="00A86989" w:rsidRPr="001571BF">
        <w:rPr>
          <w:sz w:val="22"/>
          <w:szCs w:val="22"/>
        </w:rPr>
        <w:t xml:space="preserve"> по подтверждённ</w:t>
      </w:r>
      <w:r w:rsidR="00967A1D" w:rsidRPr="001571BF">
        <w:rPr>
          <w:sz w:val="22"/>
          <w:szCs w:val="22"/>
        </w:rPr>
        <w:t>ому</w:t>
      </w:r>
      <w:r w:rsidR="00A86989" w:rsidRPr="001571BF">
        <w:rPr>
          <w:sz w:val="22"/>
          <w:szCs w:val="22"/>
        </w:rPr>
        <w:t xml:space="preserve"> </w:t>
      </w:r>
      <w:r w:rsidR="0006530F" w:rsidRPr="001571BF">
        <w:rPr>
          <w:sz w:val="22"/>
          <w:szCs w:val="22"/>
        </w:rPr>
        <w:t>З</w:t>
      </w:r>
      <w:r w:rsidR="00967A1D" w:rsidRPr="001571BF">
        <w:rPr>
          <w:sz w:val="22"/>
          <w:szCs w:val="22"/>
        </w:rPr>
        <w:t>аказу</w:t>
      </w:r>
      <w:r w:rsidR="00A86989" w:rsidRPr="001571BF">
        <w:rPr>
          <w:sz w:val="22"/>
          <w:szCs w:val="22"/>
        </w:rPr>
        <w:t xml:space="preserve">, </w:t>
      </w:r>
      <w:r w:rsidR="00F8330B" w:rsidRPr="001571BF">
        <w:rPr>
          <w:sz w:val="22"/>
          <w:szCs w:val="22"/>
        </w:rPr>
        <w:t>Арендодатель</w:t>
      </w:r>
      <w:r w:rsidR="00A86989" w:rsidRPr="001571BF">
        <w:rPr>
          <w:sz w:val="22"/>
          <w:szCs w:val="22"/>
        </w:rPr>
        <w:t xml:space="preserve"> выплачивает </w:t>
      </w:r>
      <w:r w:rsidR="002B562C" w:rsidRPr="001571BF">
        <w:rPr>
          <w:sz w:val="22"/>
          <w:szCs w:val="22"/>
        </w:rPr>
        <w:t>Арендатору</w:t>
      </w:r>
      <w:r w:rsidR="00A86989" w:rsidRPr="001571BF">
        <w:rPr>
          <w:sz w:val="22"/>
          <w:szCs w:val="22"/>
        </w:rPr>
        <w:t xml:space="preserve"> штраф в размере стоимости </w:t>
      </w:r>
      <w:r w:rsidR="00257A3F" w:rsidRPr="001571BF">
        <w:rPr>
          <w:sz w:val="22"/>
          <w:szCs w:val="22"/>
        </w:rPr>
        <w:t>двух часов</w:t>
      </w:r>
      <w:r w:rsidR="00A86989" w:rsidRPr="001571BF">
        <w:rPr>
          <w:sz w:val="22"/>
          <w:szCs w:val="22"/>
        </w:rPr>
        <w:t xml:space="preserve"> работы заказанного автомобиля.</w:t>
      </w:r>
    </w:p>
    <w:p w:rsidR="00A86989" w:rsidRPr="001571BF" w:rsidRDefault="00A86989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Отсутствие у </w:t>
      </w:r>
      <w:r w:rsidR="00F8330B" w:rsidRPr="001571BF">
        <w:rPr>
          <w:sz w:val="22"/>
          <w:szCs w:val="22"/>
        </w:rPr>
        <w:t>Арендодателя</w:t>
      </w:r>
      <w:r w:rsidR="0006530F" w:rsidRPr="001571BF">
        <w:rPr>
          <w:sz w:val="22"/>
          <w:szCs w:val="22"/>
        </w:rPr>
        <w:t xml:space="preserve"> возможности выполнить З</w:t>
      </w:r>
      <w:r w:rsidRPr="001571BF">
        <w:rPr>
          <w:sz w:val="22"/>
          <w:szCs w:val="22"/>
        </w:rPr>
        <w:t xml:space="preserve">аказ, в который изменения внесены позднее, чем за </w:t>
      </w:r>
      <w:r w:rsidR="003D6303" w:rsidRPr="001571BF">
        <w:rPr>
          <w:sz w:val="22"/>
          <w:szCs w:val="22"/>
        </w:rPr>
        <w:t>два</w:t>
      </w:r>
      <w:r w:rsidRPr="001571BF">
        <w:rPr>
          <w:sz w:val="22"/>
          <w:szCs w:val="22"/>
        </w:rPr>
        <w:t xml:space="preserve"> часа до его начала, приравнивается к отмене </w:t>
      </w:r>
      <w:r w:rsidR="00967A1D" w:rsidRPr="001571BF">
        <w:rPr>
          <w:sz w:val="22"/>
          <w:szCs w:val="22"/>
        </w:rPr>
        <w:t>Заказа</w:t>
      </w:r>
      <w:r w:rsidRPr="001571BF">
        <w:rPr>
          <w:sz w:val="22"/>
          <w:szCs w:val="22"/>
        </w:rPr>
        <w:t xml:space="preserve"> </w:t>
      </w:r>
      <w:r w:rsidR="00F8330B" w:rsidRPr="001571BF">
        <w:rPr>
          <w:sz w:val="22"/>
          <w:szCs w:val="22"/>
        </w:rPr>
        <w:t>Арендатором</w:t>
      </w:r>
      <w:r w:rsidRPr="001571BF">
        <w:rPr>
          <w:sz w:val="22"/>
          <w:szCs w:val="22"/>
        </w:rPr>
        <w:t>.</w:t>
      </w:r>
    </w:p>
    <w:p w:rsidR="00505352" w:rsidRPr="0062171D" w:rsidRDefault="00D013ED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62171D">
        <w:rPr>
          <w:sz w:val="22"/>
          <w:szCs w:val="22"/>
        </w:rPr>
        <w:t>2.4. Арендатор несет</w:t>
      </w:r>
      <w:r w:rsidR="00505352" w:rsidRPr="0062171D">
        <w:rPr>
          <w:sz w:val="22"/>
          <w:szCs w:val="22"/>
        </w:rPr>
        <w:t xml:space="preserve"> дополнительны</w:t>
      </w:r>
      <w:r w:rsidR="00967A1D" w:rsidRPr="0062171D">
        <w:rPr>
          <w:sz w:val="22"/>
          <w:szCs w:val="22"/>
        </w:rPr>
        <w:t>е</w:t>
      </w:r>
      <w:r w:rsidR="00505352" w:rsidRPr="0062171D">
        <w:rPr>
          <w:sz w:val="22"/>
          <w:szCs w:val="22"/>
        </w:rPr>
        <w:t xml:space="preserve"> расход</w:t>
      </w:r>
      <w:r w:rsidR="00967A1D" w:rsidRPr="0062171D">
        <w:rPr>
          <w:sz w:val="22"/>
          <w:szCs w:val="22"/>
        </w:rPr>
        <w:t>ы</w:t>
      </w:r>
      <w:r w:rsidR="00505352" w:rsidRPr="0062171D">
        <w:rPr>
          <w:sz w:val="22"/>
          <w:szCs w:val="22"/>
        </w:rPr>
        <w:t xml:space="preserve">, </w:t>
      </w:r>
      <w:r w:rsidR="00967A1D" w:rsidRPr="0062171D">
        <w:rPr>
          <w:sz w:val="22"/>
          <w:szCs w:val="22"/>
        </w:rPr>
        <w:t xml:space="preserve">вызванные желанием Арендатора и </w:t>
      </w:r>
      <w:r w:rsidR="00505352" w:rsidRPr="0062171D">
        <w:rPr>
          <w:sz w:val="22"/>
          <w:szCs w:val="22"/>
        </w:rPr>
        <w:t>не связанны</w:t>
      </w:r>
      <w:r w:rsidR="00967A1D" w:rsidRPr="0062171D">
        <w:rPr>
          <w:sz w:val="22"/>
          <w:szCs w:val="22"/>
        </w:rPr>
        <w:t>е</w:t>
      </w:r>
      <w:r w:rsidR="00505352" w:rsidRPr="0062171D">
        <w:rPr>
          <w:sz w:val="22"/>
          <w:szCs w:val="22"/>
        </w:rPr>
        <w:t xml:space="preserve"> напрямую с эксплуатацией автомобиля (оплата парковок и платных въездов на закрытые территории, оформление пропусков для автомобиля при необходимости и другие аналогичные расходы).</w:t>
      </w:r>
    </w:p>
    <w:p w:rsidR="00505352" w:rsidRPr="0062171D" w:rsidRDefault="00505352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62171D">
        <w:rPr>
          <w:sz w:val="22"/>
          <w:szCs w:val="22"/>
        </w:rPr>
        <w:t>Арендатор не вправе сдавать арендуемый автомобиль в субаренду без согласия Арендодателя.</w:t>
      </w:r>
    </w:p>
    <w:p w:rsidR="00505352" w:rsidRPr="0062171D" w:rsidRDefault="00505352" w:rsidP="001571BF">
      <w:pPr>
        <w:numPr>
          <w:ilvl w:val="2"/>
          <w:numId w:val="1"/>
        </w:numPr>
        <w:tabs>
          <w:tab w:val="num" w:pos="0"/>
        </w:tabs>
        <w:jc w:val="both"/>
        <w:rPr>
          <w:sz w:val="22"/>
          <w:szCs w:val="22"/>
        </w:rPr>
      </w:pPr>
      <w:r w:rsidRPr="0062171D">
        <w:rPr>
          <w:sz w:val="22"/>
          <w:szCs w:val="22"/>
        </w:rPr>
        <w:t xml:space="preserve">В случае гибели или повреждения арендованного транспортного средства </w:t>
      </w:r>
      <w:r w:rsidR="00D013ED" w:rsidRPr="0062171D">
        <w:rPr>
          <w:sz w:val="22"/>
          <w:szCs w:val="22"/>
        </w:rPr>
        <w:t xml:space="preserve">по вине </w:t>
      </w:r>
      <w:r w:rsidRPr="0062171D">
        <w:rPr>
          <w:sz w:val="22"/>
          <w:szCs w:val="22"/>
        </w:rPr>
        <w:t>Арендатор</w:t>
      </w:r>
      <w:r w:rsidR="00D013ED" w:rsidRPr="0062171D">
        <w:rPr>
          <w:sz w:val="22"/>
          <w:szCs w:val="22"/>
        </w:rPr>
        <w:t>а,</w:t>
      </w:r>
      <w:r w:rsidRPr="0062171D">
        <w:rPr>
          <w:sz w:val="22"/>
          <w:szCs w:val="22"/>
        </w:rPr>
        <w:t xml:space="preserve"> </w:t>
      </w:r>
      <w:r w:rsidR="00D013ED" w:rsidRPr="0062171D">
        <w:rPr>
          <w:sz w:val="22"/>
          <w:szCs w:val="22"/>
        </w:rPr>
        <w:t xml:space="preserve">Арендатор </w:t>
      </w:r>
      <w:r w:rsidRPr="0062171D">
        <w:rPr>
          <w:sz w:val="22"/>
          <w:szCs w:val="22"/>
        </w:rPr>
        <w:t>обязан возместить Арендодателю причиненные убытки, если последний докажет, что гибель или повреждение транспортного средства произошли по обстоятельствам, за которые Арендатор отвечает в соответствии с законом или договором.</w:t>
      </w:r>
    </w:p>
    <w:p w:rsidR="002E790F" w:rsidRDefault="002E790F" w:rsidP="001571BF">
      <w:pPr>
        <w:jc w:val="both"/>
        <w:rPr>
          <w:sz w:val="22"/>
          <w:szCs w:val="22"/>
        </w:rPr>
      </w:pPr>
    </w:p>
    <w:p w:rsidR="001571BF" w:rsidRPr="001571BF" w:rsidRDefault="001571BF" w:rsidP="001571BF">
      <w:pPr>
        <w:jc w:val="both"/>
        <w:rPr>
          <w:sz w:val="22"/>
          <w:szCs w:val="22"/>
        </w:rPr>
      </w:pPr>
    </w:p>
    <w:p w:rsidR="00A86989" w:rsidRPr="001571BF" w:rsidRDefault="00FC3853" w:rsidP="001571BF">
      <w:pPr>
        <w:numPr>
          <w:ilvl w:val="0"/>
          <w:numId w:val="1"/>
        </w:numPr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>П</w:t>
      </w:r>
      <w:r w:rsidR="00A86989" w:rsidRPr="001571BF">
        <w:rPr>
          <w:b/>
          <w:sz w:val="22"/>
          <w:szCs w:val="22"/>
        </w:rPr>
        <w:t>латежи и порядок расчетов.</w:t>
      </w:r>
    </w:p>
    <w:p w:rsidR="00191934" w:rsidRDefault="00B37AB5" w:rsidP="0062171D">
      <w:pPr>
        <w:tabs>
          <w:tab w:val="left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>3.1. В стоимость аренды автомобиля включена оплата водителя, все расходы (ГСМ, автомойка, ремонт) по техническому обслуживанию автомобиля.</w:t>
      </w:r>
    </w:p>
    <w:p w:rsidR="00191934" w:rsidRPr="00DD0B52" w:rsidRDefault="0040601D" w:rsidP="0062171D">
      <w:pPr>
        <w:tabs>
          <w:tab w:val="left" w:pos="0"/>
        </w:tabs>
        <w:jc w:val="both"/>
        <w:rPr>
          <w:sz w:val="22"/>
          <w:szCs w:val="22"/>
        </w:rPr>
      </w:pPr>
      <w:r w:rsidRPr="001571BF">
        <w:rPr>
          <w:sz w:val="22"/>
          <w:szCs w:val="22"/>
        </w:rPr>
        <w:t>3.</w:t>
      </w:r>
      <w:r w:rsidR="00B37AB5" w:rsidRPr="001571BF">
        <w:rPr>
          <w:sz w:val="22"/>
          <w:szCs w:val="22"/>
        </w:rPr>
        <w:t>2</w:t>
      </w:r>
      <w:r w:rsidRPr="001571BF">
        <w:rPr>
          <w:sz w:val="22"/>
          <w:szCs w:val="22"/>
        </w:rPr>
        <w:t xml:space="preserve">. </w:t>
      </w:r>
      <w:r w:rsidR="00A86989" w:rsidRPr="001571BF">
        <w:rPr>
          <w:sz w:val="22"/>
          <w:szCs w:val="22"/>
        </w:rPr>
        <w:t xml:space="preserve">Стоимость </w:t>
      </w:r>
      <w:r w:rsidR="009F08BF" w:rsidRPr="001571BF">
        <w:rPr>
          <w:sz w:val="22"/>
          <w:szCs w:val="22"/>
        </w:rPr>
        <w:t>предоставления</w:t>
      </w:r>
      <w:r w:rsidR="00967A1D" w:rsidRPr="001571BF">
        <w:rPr>
          <w:sz w:val="22"/>
          <w:szCs w:val="22"/>
        </w:rPr>
        <w:t xml:space="preserve"> транспортного средства</w:t>
      </w:r>
      <w:r w:rsidR="00A86989" w:rsidRPr="001571BF">
        <w:rPr>
          <w:sz w:val="22"/>
          <w:szCs w:val="22"/>
        </w:rPr>
        <w:t xml:space="preserve"> </w:t>
      </w:r>
      <w:r w:rsidR="00F8330B" w:rsidRPr="001571BF">
        <w:rPr>
          <w:sz w:val="22"/>
          <w:szCs w:val="22"/>
        </w:rPr>
        <w:t>Арендодателя</w:t>
      </w:r>
      <w:r w:rsidR="00A86989" w:rsidRPr="001571BF">
        <w:rPr>
          <w:sz w:val="22"/>
          <w:szCs w:val="22"/>
        </w:rPr>
        <w:t xml:space="preserve"> </w:t>
      </w:r>
      <w:r w:rsidR="009F08BF" w:rsidRPr="001571BF">
        <w:rPr>
          <w:sz w:val="22"/>
          <w:szCs w:val="22"/>
        </w:rPr>
        <w:t>определяются по факту по ценам, согласно договора и регламентирую</w:t>
      </w:r>
      <w:r w:rsidR="00A86989" w:rsidRPr="001571BF">
        <w:rPr>
          <w:sz w:val="22"/>
          <w:szCs w:val="22"/>
        </w:rPr>
        <w:t>тся действующими на момент начала</w:t>
      </w:r>
      <w:r w:rsidR="006016BC" w:rsidRPr="001571BF">
        <w:rPr>
          <w:sz w:val="22"/>
          <w:szCs w:val="22"/>
        </w:rPr>
        <w:t xml:space="preserve"> выполнения З</w:t>
      </w:r>
      <w:r w:rsidR="00A86989" w:rsidRPr="001571BF">
        <w:rPr>
          <w:sz w:val="22"/>
          <w:szCs w:val="22"/>
        </w:rPr>
        <w:t xml:space="preserve">аказа правилами, </w:t>
      </w:r>
      <w:r w:rsidR="00A86989" w:rsidRPr="00DD0B52">
        <w:rPr>
          <w:sz w:val="22"/>
          <w:szCs w:val="22"/>
        </w:rPr>
        <w:t>тарифами и условиями, которые могут изменяться</w:t>
      </w:r>
      <w:r w:rsidR="00D013ED" w:rsidRPr="00DD0B52">
        <w:rPr>
          <w:sz w:val="22"/>
          <w:szCs w:val="22"/>
        </w:rPr>
        <w:t xml:space="preserve"> по соглашению сторон</w:t>
      </w:r>
      <w:r w:rsidR="00A86989" w:rsidRPr="00DD0B52">
        <w:rPr>
          <w:sz w:val="22"/>
          <w:szCs w:val="22"/>
        </w:rPr>
        <w:t xml:space="preserve">. </w:t>
      </w:r>
      <w:r w:rsidR="00F8330B" w:rsidRPr="00DD0B52">
        <w:rPr>
          <w:sz w:val="22"/>
          <w:szCs w:val="22"/>
        </w:rPr>
        <w:t>Арендодатель</w:t>
      </w:r>
      <w:r w:rsidR="00A86989" w:rsidRPr="00DD0B52">
        <w:rPr>
          <w:sz w:val="22"/>
          <w:szCs w:val="22"/>
        </w:rPr>
        <w:t xml:space="preserve"> обязан информировать </w:t>
      </w:r>
      <w:r w:rsidR="00F8330B" w:rsidRPr="00DD0B52">
        <w:rPr>
          <w:sz w:val="22"/>
          <w:szCs w:val="22"/>
        </w:rPr>
        <w:t xml:space="preserve">Арендатора </w:t>
      </w:r>
      <w:r w:rsidR="00A86989" w:rsidRPr="00DD0B52">
        <w:rPr>
          <w:sz w:val="22"/>
          <w:szCs w:val="22"/>
        </w:rPr>
        <w:t xml:space="preserve">о </w:t>
      </w:r>
      <w:r w:rsidR="003D6303" w:rsidRPr="00DD0B52">
        <w:rPr>
          <w:sz w:val="22"/>
          <w:szCs w:val="22"/>
        </w:rPr>
        <w:t>тарифах, правилах, условиях</w:t>
      </w:r>
      <w:r w:rsidR="006016BC" w:rsidRPr="00DD0B52">
        <w:rPr>
          <w:sz w:val="22"/>
          <w:szCs w:val="22"/>
        </w:rPr>
        <w:t xml:space="preserve"> при приёме З</w:t>
      </w:r>
      <w:r w:rsidR="00A86989" w:rsidRPr="00DD0B52">
        <w:rPr>
          <w:sz w:val="22"/>
          <w:szCs w:val="22"/>
        </w:rPr>
        <w:t>аказа, а также обо всех</w:t>
      </w:r>
      <w:r w:rsidR="00F8330B" w:rsidRPr="00DD0B52">
        <w:rPr>
          <w:sz w:val="22"/>
          <w:szCs w:val="22"/>
        </w:rPr>
        <w:t xml:space="preserve"> </w:t>
      </w:r>
      <w:bookmarkStart w:id="0" w:name="_GoBack"/>
      <w:r w:rsidR="00F8330B" w:rsidRPr="00DD0B52">
        <w:rPr>
          <w:sz w:val="22"/>
          <w:szCs w:val="22"/>
        </w:rPr>
        <w:t>изменениях не позднее, чем за две</w:t>
      </w:r>
      <w:r w:rsidR="00A86989" w:rsidRPr="00DD0B52">
        <w:rPr>
          <w:sz w:val="22"/>
          <w:szCs w:val="22"/>
        </w:rPr>
        <w:t xml:space="preserve"> недели до введения их в действие. Действующие на момент заключения настоящего Договора тарифы и условия указаны в Приложении №1</w:t>
      </w:r>
      <w:r w:rsidRPr="00DD0B52">
        <w:rPr>
          <w:sz w:val="22"/>
          <w:szCs w:val="22"/>
        </w:rPr>
        <w:t xml:space="preserve"> к настоящему договору</w:t>
      </w:r>
      <w:r w:rsidR="00D34871" w:rsidRPr="00DD0B52">
        <w:rPr>
          <w:sz w:val="22"/>
          <w:szCs w:val="22"/>
        </w:rPr>
        <w:t>.</w:t>
      </w:r>
      <w:r w:rsidR="009E040F" w:rsidRPr="00DD0B52">
        <w:rPr>
          <w:sz w:val="22"/>
          <w:szCs w:val="22"/>
        </w:rPr>
        <w:t xml:space="preserve"> </w:t>
      </w:r>
    </w:p>
    <w:p w:rsidR="00191934" w:rsidRPr="00DD0B52" w:rsidRDefault="0040601D" w:rsidP="00DD0B52">
      <w:pPr>
        <w:ind w:right="-104"/>
        <w:jc w:val="both"/>
        <w:rPr>
          <w:sz w:val="22"/>
          <w:szCs w:val="22"/>
        </w:rPr>
      </w:pPr>
      <w:r w:rsidRPr="00DD0B52">
        <w:rPr>
          <w:sz w:val="22"/>
          <w:szCs w:val="22"/>
        </w:rPr>
        <w:t>3.</w:t>
      </w:r>
      <w:r w:rsidR="00B37AB5" w:rsidRPr="00DD0B52">
        <w:rPr>
          <w:sz w:val="22"/>
          <w:szCs w:val="22"/>
        </w:rPr>
        <w:t>3</w:t>
      </w:r>
      <w:r w:rsidRPr="00DD0B52">
        <w:rPr>
          <w:sz w:val="22"/>
          <w:szCs w:val="22"/>
        </w:rPr>
        <w:t xml:space="preserve">. </w:t>
      </w:r>
      <w:r w:rsidR="001571BF" w:rsidRPr="00DD0B52">
        <w:rPr>
          <w:sz w:val="22"/>
          <w:szCs w:val="22"/>
        </w:rPr>
        <w:t>С</w:t>
      </w:r>
      <w:r w:rsidR="009F08BF" w:rsidRPr="00DD0B52">
        <w:rPr>
          <w:sz w:val="22"/>
          <w:szCs w:val="22"/>
        </w:rPr>
        <w:t xml:space="preserve">тоимость услуг </w:t>
      </w:r>
      <w:r w:rsidRPr="00DD0B52">
        <w:rPr>
          <w:sz w:val="22"/>
          <w:szCs w:val="22"/>
        </w:rPr>
        <w:t xml:space="preserve">по настоящему договору </w:t>
      </w:r>
      <w:r w:rsidR="001571BF" w:rsidRPr="00DD0B52">
        <w:rPr>
          <w:sz w:val="22"/>
          <w:szCs w:val="22"/>
        </w:rPr>
        <w:t xml:space="preserve">составляет: </w:t>
      </w:r>
      <w:r w:rsidR="009F08BF" w:rsidRPr="00DD0B52">
        <w:rPr>
          <w:sz w:val="22"/>
          <w:szCs w:val="22"/>
        </w:rPr>
        <w:t xml:space="preserve"> – </w:t>
      </w:r>
      <w:r w:rsidR="001571BF" w:rsidRPr="00DD0B52">
        <w:rPr>
          <w:sz w:val="22"/>
          <w:szCs w:val="22"/>
        </w:rPr>
        <w:t>_______</w:t>
      </w:r>
      <w:r w:rsidR="009F08BF" w:rsidRPr="00DD0B52">
        <w:rPr>
          <w:sz w:val="22"/>
          <w:szCs w:val="22"/>
        </w:rPr>
        <w:t xml:space="preserve"> </w:t>
      </w:r>
      <w:r w:rsidR="00267E87" w:rsidRPr="00DD0B52">
        <w:rPr>
          <w:sz w:val="22"/>
          <w:szCs w:val="22"/>
        </w:rPr>
        <w:t>(</w:t>
      </w:r>
      <w:r w:rsidR="001571BF" w:rsidRPr="00DD0B52">
        <w:rPr>
          <w:sz w:val="22"/>
          <w:szCs w:val="22"/>
        </w:rPr>
        <w:t>прописью</w:t>
      </w:r>
      <w:r w:rsidR="00267E87" w:rsidRPr="00DD0B52">
        <w:rPr>
          <w:sz w:val="22"/>
          <w:szCs w:val="22"/>
        </w:rPr>
        <w:t xml:space="preserve">) </w:t>
      </w:r>
      <w:r w:rsidR="00DD0B52" w:rsidRPr="00DD0B52">
        <w:rPr>
          <w:sz w:val="22"/>
          <w:szCs w:val="22"/>
        </w:rPr>
        <w:t>рублей РФ (прописью) копеек</w:t>
      </w:r>
      <w:r w:rsidR="00B122DB" w:rsidRPr="00DD0B52">
        <w:rPr>
          <w:sz w:val="22"/>
          <w:szCs w:val="22"/>
        </w:rPr>
        <w:t xml:space="preserve">, </w:t>
      </w:r>
      <w:r w:rsidR="00D10197" w:rsidRPr="00DD0B52">
        <w:rPr>
          <w:sz w:val="22"/>
          <w:szCs w:val="22"/>
        </w:rPr>
        <w:t xml:space="preserve">с учетом НДС. </w:t>
      </w:r>
    </w:p>
    <w:p w:rsidR="00191934" w:rsidRPr="00DD0B52" w:rsidRDefault="0040601D" w:rsidP="0062171D">
      <w:pPr>
        <w:tabs>
          <w:tab w:val="left" w:pos="0"/>
        </w:tabs>
        <w:jc w:val="both"/>
        <w:rPr>
          <w:sz w:val="22"/>
          <w:szCs w:val="22"/>
        </w:rPr>
      </w:pPr>
      <w:r w:rsidRPr="00DD0B52">
        <w:rPr>
          <w:sz w:val="22"/>
          <w:szCs w:val="22"/>
        </w:rPr>
        <w:t>3.</w:t>
      </w:r>
      <w:r w:rsidR="00B37AB5" w:rsidRPr="00DD0B52">
        <w:rPr>
          <w:sz w:val="22"/>
          <w:szCs w:val="22"/>
        </w:rPr>
        <w:t>4</w:t>
      </w:r>
      <w:r w:rsidRPr="00DD0B52">
        <w:rPr>
          <w:sz w:val="22"/>
          <w:szCs w:val="22"/>
        </w:rPr>
        <w:t xml:space="preserve">. </w:t>
      </w:r>
      <w:r w:rsidR="00A86989" w:rsidRPr="00DD0B52">
        <w:rPr>
          <w:sz w:val="22"/>
          <w:szCs w:val="22"/>
        </w:rPr>
        <w:t xml:space="preserve">Оказанные услуги должны быть оплачены в течение </w:t>
      </w:r>
      <w:r w:rsidR="00B122DB" w:rsidRPr="00DD0B52">
        <w:rPr>
          <w:sz w:val="22"/>
          <w:szCs w:val="22"/>
        </w:rPr>
        <w:t xml:space="preserve">30 (тридцати) </w:t>
      </w:r>
      <w:r w:rsidR="00A86989" w:rsidRPr="00DD0B52">
        <w:rPr>
          <w:sz w:val="22"/>
          <w:szCs w:val="22"/>
        </w:rPr>
        <w:t xml:space="preserve">рабочих дней </w:t>
      </w:r>
      <w:r w:rsidR="004C42CD" w:rsidRPr="00DD0B52">
        <w:rPr>
          <w:sz w:val="22"/>
          <w:szCs w:val="22"/>
        </w:rPr>
        <w:t>по факту оказания услуг и п</w:t>
      </w:r>
      <w:r w:rsidR="001571BF" w:rsidRPr="00DD0B52">
        <w:rPr>
          <w:sz w:val="22"/>
          <w:szCs w:val="22"/>
        </w:rPr>
        <w:t xml:space="preserve">одписания соответствующих актов, выставления счёта – фактуры, путём перечисления денежных средств на расчётный счёт </w:t>
      </w:r>
      <w:r w:rsidR="001571BF" w:rsidRPr="00DD0B52">
        <w:rPr>
          <w:bCs/>
          <w:sz w:val="22"/>
          <w:szCs w:val="22"/>
        </w:rPr>
        <w:t>Арендодателя.</w:t>
      </w:r>
    </w:p>
    <w:p w:rsidR="00191934" w:rsidRPr="00DD0B52" w:rsidRDefault="0040601D" w:rsidP="0062171D">
      <w:pPr>
        <w:tabs>
          <w:tab w:val="left" w:pos="0"/>
        </w:tabs>
        <w:jc w:val="both"/>
        <w:rPr>
          <w:sz w:val="22"/>
          <w:szCs w:val="22"/>
        </w:rPr>
      </w:pPr>
      <w:r w:rsidRPr="00DD0B52">
        <w:rPr>
          <w:sz w:val="22"/>
          <w:szCs w:val="22"/>
        </w:rPr>
        <w:t>3.</w:t>
      </w:r>
      <w:r w:rsidR="00B37AB5" w:rsidRPr="00DD0B52">
        <w:rPr>
          <w:sz w:val="22"/>
          <w:szCs w:val="22"/>
        </w:rPr>
        <w:t>5</w:t>
      </w:r>
      <w:r w:rsidRPr="00DD0B52">
        <w:rPr>
          <w:sz w:val="22"/>
          <w:szCs w:val="22"/>
        </w:rPr>
        <w:t xml:space="preserve">. </w:t>
      </w:r>
      <w:r w:rsidR="003C6CEC" w:rsidRPr="00DD0B52">
        <w:rPr>
          <w:sz w:val="22"/>
          <w:szCs w:val="22"/>
        </w:rPr>
        <w:t>Оплата за предоставленные услуги осуществляется</w:t>
      </w:r>
      <w:r w:rsidR="00A86989" w:rsidRPr="00DD0B52">
        <w:rPr>
          <w:sz w:val="22"/>
          <w:szCs w:val="22"/>
        </w:rPr>
        <w:t xml:space="preserve"> исх</w:t>
      </w:r>
      <w:r w:rsidR="006D1296" w:rsidRPr="00DD0B52">
        <w:rPr>
          <w:sz w:val="22"/>
          <w:szCs w:val="22"/>
        </w:rPr>
        <w:t>одя из фактического срока</w:t>
      </w:r>
      <w:r w:rsidR="009E040F" w:rsidRPr="00DD0B52">
        <w:rPr>
          <w:sz w:val="22"/>
          <w:szCs w:val="22"/>
        </w:rPr>
        <w:t xml:space="preserve"> аренды на основании подписанных </w:t>
      </w:r>
      <w:r w:rsidR="00A86989" w:rsidRPr="00DD0B52">
        <w:rPr>
          <w:sz w:val="22"/>
          <w:szCs w:val="22"/>
        </w:rPr>
        <w:t>Заказных листов,</w:t>
      </w:r>
      <w:r w:rsidR="002E790F" w:rsidRPr="00DD0B52">
        <w:rPr>
          <w:sz w:val="22"/>
          <w:szCs w:val="22"/>
        </w:rPr>
        <w:t xml:space="preserve"> актов выполненных работ</w:t>
      </w:r>
      <w:r w:rsidR="003D6303" w:rsidRPr="00DD0B52">
        <w:rPr>
          <w:sz w:val="22"/>
          <w:szCs w:val="22"/>
        </w:rPr>
        <w:t xml:space="preserve"> (оказанных услуг)</w:t>
      </w:r>
      <w:r w:rsidR="002E790F" w:rsidRPr="00DD0B52">
        <w:rPr>
          <w:sz w:val="22"/>
          <w:szCs w:val="22"/>
        </w:rPr>
        <w:t>,</w:t>
      </w:r>
      <w:r w:rsidR="00A86989" w:rsidRPr="00DD0B52">
        <w:rPr>
          <w:sz w:val="22"/>
          <w:szCs w:val="22"/>
        </w:rPr>
        <w:t xml:space="preserve"> а также прочих условий настоящего договора. </w:t>
      </w:r>
    </w:p>
    <w:p w:rsidR="00C41EDF" w:rsidRPr="00DD0B52" w:rsidRDefault="00B37AB5" w:rsidP="00DD0B52">
      <w:pPr>
        <w:ind w:right="-104"/>
        <w:jc w:val="both"/>
        <w:rPr>
          <w:sz w:val="22"/>
          <w:szCs w:val="22"/>
        </w:rPr>
      </w:pPr>
      <w:r w:rsidRPr="00DD0B52">
        <w:rPr>
          <w:sz w:val="22"/>
          <w:szCs w:val="22"/>
        </w:rPr>
        <w:t>3.6</w:t>
      </w:r>
      <w:r w:rsidR="0040601D" w:rsidRPr="00DD0B52">
        <w:rPr>
          <w:sz w:val="22"/>
          <w:szCs w:val="22"/>
        </w:rPr>
        <w:t xml:space="preserve">. </w:t>
      </w:r>
      <w:r w:rsidR="00DD0B52" w:rsidRPr="00DD0B52">
        <w:rPr>
          <w:sz w:val="22"/>
          <w:szCs w:val="22"/>
        </w:rPr>
        <w:t xml:space="preserve">Валюта Договора: рубль РФ. Валюта платежа: рубль РФ. </w:t>
      </w:r>
      <w:r w:rsidR="00C41EDF" w:rsidRPr="00DD0B52">
        <w:rPr>
          <w:sz w:val="22"/>
          <w:szCs w:val="22"/>
        </w:rPr>
        <w:t>Оплата считается осуществленной надлежащим образом с момента поступления соответствующей суммы на расчетный счет или в кассу Арендодателя. Стороны вправе договориться об использовании иных фор</w:t>
      </w:r>
      <w:r w:rsidR="00DD0B52" w:rsidRPr="00DD0B52">
        <w:rPr>
          <w:sz w:val="22"/>
          <w:szCs w:val="22"/>
        </w:rPr>
        <w:t>м расчетов по договору, путем подписания дополнительного соглашения.</w:t>
      </w:r>
    </w:p>
    <w:bookmarkEnd w:id="0"/>
    <w:p w:rsidR="001571BF" w:rsidRPr="001571BF" w:rsidRDefault="001571BF" w:rsidP="00DD0B52">
      <w:pPr>
        <w:numPr>
          <w:ilvl w:val="1"/>
          <w:numId w:val="8"/>
        </w:numPr>
        <w:jc w:val="both"/>
        <w:rPr>
          <w:sz w:val="22"/>
          <w:szCs w:val="22"/>
        </w:rPr>
      </w:pPr>
    </w:p>
    <w:p w:rsidR="00A86989" w:rsidRPr="001571BF" w:rsidRDefault="00A86989" w:rsidP="00DD0B52">
      <w:pPr>
        <w:numPr>
          <w:ilvl w:val="0"/>
          <w:numId w:val="8"/>
        </w:numPr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 xml:space="preserve">Поступление и  принятие заказов на </w:t>
      </w:r>
      <w:r w:rsidR="00967A1D" w:rsidRPr="001571BF">
        <w:rPr>
          <w:b/>
          <w:sz w:val="22"/>
          <w:szCs w:val="22"/>
        </w:rPr>
        <w:t>оказание услуг</w:t>
      </w:r>
    </w:p>
    <w:p w:rsidR="00A86989" w:rsidRPr="001571BF" w:rsidRDefault="0040601D" w:rsidP="00DD0B52">
      <w:pPr>
        <w:pStyle w:val="a6"/>
        <w:numPr>
          <w:ilvl w:val="1"/>
          <w:numId w:val="8"/>
        </w:numPr>
        <w:rPr>
          <w:sz w:val="22"/>
        </w:rPr>
      </w:pPr>
      <w:r w:rsidRPr="001571BF">
        <w:rPr>
          <w:sz w:val="22"/>
        </w:rPr>
        <w:t xml:space="preserve">4.1. </w:t>
      </w:r>
      <w:r w:rsidR="00A86989" w:rsidRPr="001571BF">
        <w:rPr>
          <w:sz w:val="22"/>
        </w:rPr>
        <w:t xml:space="preserve">Заказ на </w:t>
      </w:r>
      <w:r w:rsidR="00967A1D" w:rsidRPr="001571BF">
        <w:rPr>
          <w:sz w:val="22"/>
        </w:rPr>
        <w:t>оказание услуг</w:t>
      </w:r>
      <w:r w:rsidR="00A86989" w:rsidRPr="001571BF">
        <w:rPr>
          <w:sz w:val="22"/>
        </w:rPr>
        <w:t xml:space="preserve"> должен быть сделан посредством отправки на электронный адрес </w:t>
      </w:r>
      <w:r w:rsidR="003C6CEC" w:rsidRPr="001571BF">
        <w:rPr>
          <w:sz w:val="22"/>
        </w:rPr>
        <w:t>Арендодателя</w:t>
      </w:r>
      <w:r w:rsidR="00A86989" w:rsidRPr="001571BF">
        <w:rPr>
          <w:sz w:val="22"/>
        </w:rPr>
        <w:t xml:space="preserve"> </w:t>
      </w:r>
      <w:r w:rsidR="00C04C5B" w:rsidRPr="001571BF">
        <w:rPr>
          <w:sz w:val="22"/>
        </w:rPr>
        <w:t>з</w:t>
      </w:r>
      <w:r w:rsidR="00A86989" w:rsidRPr="001571BF">
        <w:rPr>
          <w:sz w:val="22"/>
        </w:rPr>
        <w:t>а</w:t>
      </w:r>
      <w:r w:rsidR="00C04C5B" w:rsidRPr="001571BF">
        <w:rPr>
          <w:sz w:val="22"/>
        </w:rPr>
        <w:t>каза по установленной форме</w:t>
      </w:r>
      <w:r w:rsidR="00867F01" w:rsidRPr="001571BF">
        <w:rPr>
          <w:sz w:val="22"/>
        </w:rPr>
        <w:t xml:space="preserve"> (Приложение №3</w:t>
      </w:r>
      <w:r w:rsidR="00191934">
        <w:rPr>
          <w:sz w:val="22"/>
        </w:rPr>
        <w:t xml:space="preserve"> </w:t>
      </w:r>
      <w:r w:rsidR="00191934" w:rsidRPr="001571BF">
        <w:rPr>
          <w:sz w:val="22"/>
        </w:rPr>
        <w:t>к настоящему договору</w:t>
      </w:r>
      <w:r w:rsidR="00867F01" w:rsidRPr="001571BF">
        <w:rPr>
          <w:sz w:val="22"/>
        </w:rPr>
        <w:t>)</w:t>
      </w:r>
      <w:r w:rsidR="00C04C5B" w:rsidRPr="001571BF">
        <w:rPr>
          <w:sz w:val="22"/>
        </w:rPr>
        <w:t>. В з</w:t>
      </w:r>
      <w:r w:rsidR="00A86989" w:rsidRPr="001571BF">
        <w:rPr>
          <w:sz w:val="22"/>
        </w:rPr>
        <w:t xml:space="preserve">аказе должны </w:t>
      </w:r>
      <w:r w:rsidR="00A86989" w:rsidRPr="001571BF">
        <w:rPr>
          <w:sz w:val="22"/>
        </w:rPr>
        <w:lastRenderedPageBreak/>
        <w:t xml:space="preserve">быть указаны: марка автомобиля, время и место подачи автомобиля; предполагаемые маршрут и срок использования автомобиля; количество человек, подлежащих перевозке с указанием лица, имеющим право подписывать Заказной лист и его контактный тел.; иные сведения. </w:t>
      </w:r>
    </w:p>
    <w:p w:rsidR="00A86989" w:rsidRPr="001571BF" w:rsidRDefault="0040601D" w:rsidP="00DD0B52">
      <w:pPr>
        <w:pStyle w:val="a6"/>
        <w:numPr>
          <w:ilvl w:val="1"/>
          <w:numId w:val="8"/>
        </w:numPr>
        <w:rPr>
          <w:sz w:val="22"/>
        </w:rPr>
      </w:pPr>
      <w:r w:rsidRPr="001571BF">
        <w:rPr>
          <w:sz w:val="22"/>
        </w:rPr>
        <w:t xml:space="preserve">4.2. </w:t>
      </w:r>
      <w:r w:rsidR="00A86989" w:rsidRPr="001571BF">
        <w:rPr>
          <w:sz w:val="22"/>
        </w:rPr>
        <w:t>При отсутствии возможности сделать Заказ с использованием электронной почты допускается отправка факсимильного сообщения, а также устного заказа по телефону. В этих случаях вся ответственность за правильность передачи/</w:t>
      </w:r>
      <w:r w:rsidR="003C6CEC" w:rsidRPr="001571BF">
        <w:rPr>
          <w:sz w:val="22"/>
        </w:rPr>
        <w:t>приема данных заказа, лежит на Арендаторе</w:t>
      </w:r>
      <w:r w:rsidR="00A86989" w:rsidRPr="001571BF">
        <w:rPr>
          <w:sz w:val="22"/>
        </w:rPr>
        <w:t>.</w:t>
      </w:r>
    </w:p>
    <w:p w:rsidR="00A86989" w:rsidRPr="001571BF" w:rsidRDefault="0040601D" w:rsidP="00DD0B52">
      <w:pPr>
        <w:numPr>
          <w:ilvl w:val="1"/>
          <w:numId w:val="8"/>
        </w:numPr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4.3. </w:t>
      </w:r>
      <w:r w:rsidR="00A86989" w:rsidRPr="001571BF">
        <w:rPr>
          <w:sz w:val="22"/>
          <w:szCs w:val="22"/>
        </w:rPr>
        <w:t xml:space="preserve">При наличии возможности оказания услуг, на условиях предусмотренных в </w:t>
      </w:r>
      <w:r w:rsidR="00C04C5B" w:rsidRPr="001571BF">
        <w:rPr>
          <w:sz w:val="22"/>
          <w:szCs w:val="22"/>
        </w:rPr>
        <w:t>з</w:t>
      </w:r>
      <w:r w:rsidR="00967A1D" w:rsidRPr="001571BF">
        <w:rPr>
          <w:sz w:val="22"/>
          <w:szCs w:val="22"/>
        </w:rPr>
        <w:t>аказе</w:t>
      </w:r>
      <w:r w:rsidR="00A86989" w:rsidRPr="001571BF">
        <w:rPr>
          <w:sz w:val="22"/>
          <w:szCs w:val="22"/>
        </w:rPr>
        <w:t xml:space="preserve">, </w:t>
      </w:r>
      <w:r w:rsidR="003C6CEC" w:rsidRPr="001571BF">
        <w:rPr>
          <w:sz w:val="22"/>
          <w:szCs w:val="22"/>
        </w:rPr>
        <w:t>Арендодатель</w:t>
      </w:r>
      <w:r w:rsidR="00A86989" w:rsidRPr="001571BF">
        <w:rPr>
          <w:sz w:val="22"/>
          <w:szCs w:val="22"/>
        </w:rPr>
        <w:t xml:space="preserve"> подтверждает свою готовность оказания услуг путем направления </w:t>
      </w:r>
      <w:r w:rsidR="003C6CEC" w:rsidRPr="001571BF">
        <w:rPr>
          <w:sz w:val="22"/>
          <w:szCs w:val="22"/>
        </w:rPr>
        <w:t>Арендатору</w:t>
      </w:r>
      <w:r w:rsidR="00A86989" w:rsidRPr="001571BF">
        <w:rPr>
          <w:sz w:val="22"/>
          <w:szCs w:val="22"/>
        </w:rPr>
        <w:t xml:space="preserve"> соответствующего подтверждения.</w:t>
      </w:r>
    </w:p>
    <w:p w:rsidR="00A86989" w:rsidRPr="001571BF" w:rsidRDefault="0040601D" w:rsidP="00DD0B52">
      <w:pPr>
        <w:numPr>
          <w:ilvl w:val="1"/>
          <w:numId w:val="8"/>
        </w:numPr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4.4. </w:t>
      </w:r>
      <w:r w:rsidR="00A86989" w:rsidRPr="001571BF">
        <w:rPr>
          <w:sz w:val="22"/>
          <w:szCs w:val="22"/>
        </w:rPr>
        <w:t xml:space="preserve">Изменение </w:t>
      </w:r>
      <w:r w:rsidR="00C04C5B" w:rsidRPr="001571BF">
        <w:rPr>
          <w:sz w:val="22"/>
          <w:szCs w:val="22"/>
        </w:rPr>
        <w:t>з</w:t>
      </w:r>
      <w:r w:rsidR="00967A1D" w:rsidRPr="001571BF">
        <w:rPr>
          <w:sz w:val="22"/>
          <w:szCs w:val="22"/>
        </w:rPr>
        <w:t>аказа</w:t>
      </w:r>
      <w:r w:rsidR="00A86989" w:rsidRPr="001571BF">
        <w:rPr>
          <w:sz w:val="22"/>
          <w:szCs w:val="22"/>
        </w:rPr>
        <w:t xml:space="preserve"> возможно не позднее </w:t>
      </w:r>
      <w:r w:rsidR="003C6CEC" w:rsidRPr="001571BF">
        <w:rPr>
          <w:sz w:val="22"/>
          <w:szCs w:val="22"/>
        </w:rPr>
        <w:t>двух</w:t>
      </w:r>
      <w:r w:rsidR="00A86989" w:rsidRPr="001571BF">
        <w:rPr>
          <w:sz w:val="22"/>
          <w:szCs w:val="22"/>
        </w:rPr>
        <w:t xml:space="preserve"> часов до начала заказа и при наличии у </w:t>
      </w:r>
      <w:r w:rsidR="003C6CEC" w:rsidRPr="001571BF">
        <w:rPr>
          <w:sz w:val="22"/>
          <w:szCs w:val="22"/>
        </w:rPr>
        <w:t>Арендодателя</w:t>
      </w:r>
      <w:r w:rsidR="00A86989" w:rsidRPr="001571BF">
        <w:rPr>
          <w:sz w:val="22"/>
          <w:szCs w:val="22"/>
        </w:rPr>
        <w:t xml:space="preserve"> возможности оказания услуг по измененн</w:t>
      </w:r>
      <w:r w:rsidR="00C04C5B" w:rsidRPr="001571BF">
        <w:rPr>
          <w:sz w:val="22"/>
          <w:szCs w:val="22"/>
        </w:rPr>
        <w:t>ому заказу</w:t>
      </w:r>
      <w:r w:rsidR="00A86989" w:rsidRPr="001571BF">
        <w:rPr>
          <w:sz w:val="22"/>
          <w:szCs w:val="22"/>
        </w:rPr>
        <w:t xml:space="preserve">. </w:t>
      </w:r>
    </w:p>
    <w:p w:rsidR="00A86989" w:rsidRDefault="0040601D" w:rsidP="00DD0B52">
      <w:pPr>
        <w:numPr>
          <w:ilvl w:val="1"/>
          <w:numId w:val="8"/>
        </w:numPr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4.5. </w:t>
      </w:r>
      <w:r w:rsidR="003C6CEC" w:rsidRPr="001571BF">
        <w:rPr>
          <w:sz w:val="22"/>
          <w:szCs w:val="22"/>
        </w:rPr>
        <w:t>Арендатор</w:t>
      </w:r>
      <w:r w:rsidR="00A86989" w:rsidRPr="001571BF">
        <w:rPr>
          <w:sz w:val="22"/>
          <w:szCs w:val="22"/>
        </w:rPr>
        <w:t xml:space="preserve"> вправе отменить </w:t>
      </w:r>
      <w:r w:rsidR="00C04C5B" w:rsidRPr="001571BF">
        <w:rPr>
          <w:sz w:val="22"/>
          <w:szCs w:val="22"/>
        </w:rPr>
        <w:t>за</w:t>
      </w:r>
      <w:r w:rsidR="00967A1D" w:rsidRPr="001571BF">
        <w:rPr>
          <w:sz w:val="22"/>
          <w:szCs w:val="22"/>
        </w:rPr>
        <w:t>каз на оказание услуг</w:t>
      </w:r>
      <w:r w:rsidR="00A86989" w:rsidRPr="001571BF">
        <w:rPr>
          <w:sz w:val="22"/>
          <w:szCs w:val="22"/>
        </w:rPr>
        <w:t xml:space="preserve"> не позднее </w:t>
      </w:r>
      <w:r w:rsidR="003C6CEC" w:rsidRPr="001571BF">
        <w:rPr>
          <w:sz w:val="22"/>
          <w:szCs w:val="22"/>
        </w:rPr>
        <w:t>двух</w:t>
      </w:r>
      <w:r w:rsidR="00A86989" w:rsidRPr="001571BF">
        <w:rPr>
          <w:sz w:val="22"/>
          <w:szCs w:val="22"/>
        </w:rPr>
        <w:t xml:space="preserve"> часов до начала заказа. </w:t>
      </w:r>
    </w:p>
    <w:p w:rsidR="00191934" w:rsidRPr="001571BF" w:rsidRDefault="00191934" w:rsidP="00DD0B52">
      <w:pPr>
        <w:numPr>
          <w:ilvl w:val="1"/>
          <w:numId w:val="8"/>
        </w:numPr>
        <w:jc w:val="both"/>
        <w:rPr>
          <w:sz w:val="22"/>
          <w:szCs w:val="22"/>
        </w:rPr>
      </w:pPr>
    </w:p>
    <w:p w:rsidR="00C41EDF" w:rsidRPr="001571BF" w:rsidRDefault="00C41EDF" w:rsidP="001571BF">
      <w:pPr>
        <w:tabs>
          <w:tab w:val="num" w:pos="720"/>
        </w:tabs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>5.Ответственность</w:t>
      </w:r>
    </w:p>
    <w:p w:rsidR="00C41EDF" w:rsidRPr="001571BF" w:rsidRDefault="00C41EDF" w:rsidP="001571BF">
      <w:pPr>
        <w:jc w:val="both"/>
        <w:rPr>
          <w:sz w:val="22"/>
          <w:szCs w:val="22"/>
        </w:rPr>
      </w:pPr>
      <w:r w:rsidRPr="001571BF">
        <w:rPr>
          <w:sz w:val="22"/>
          <w:szCs w:val="22"/>
        </w:rPr>
        <w:t>5.1. Арендодатель возмещает в полном размере ущерб, причиненный Арендатору по вине Арендодателя.</w:t>
      </w:r>
    </w:p>
    <w:p w:rsidR="00C41EDF" w:rsidRPr="001571BF" w:rsidRDefault="00C41EDF" w:rsidP="001571BF">
      <w:pPr>
        <w:jc w:val="both"/>
        <w:rPr>
          <w:sz w:val="22"/>
          <w:szCs w:val="22"/>
        </w:rPr>
      </w:pPr>
      <w:r w:rsidRPr="001571BF">
        <w:rPr>
          <w:sz w:val="22"/>
          <w:szCs w:val="22"/>
        </w:rPr>
        <w:t xml:space="preserve">5.2. Арендодатель несет ответственность за качество и за сроки оказанных услуг. </w:t>
      </w:r>
    </w:p>
    <w:p w:rsidR="00C41EDF" w:rsidRPr="001571BF" w:rsidRDefault="00C41EDF" w:rsidP="001571BF">
      <w:pPr>
        <w:jc w:val="both"/>
        <w:rPr>
          <w:sz w:val="22"/>
          <w:szCs w:val="22"/>
        </w:rPr>
      </w:pPr>
      <w:r w:rsidRPr="001571BF">
        <w:rPr>
          <w:sz w:val="22"/>
          <w:szCs w:val="22"/>
        </w:rPr>
        <w:t>5.3. В случае отказа или невозможности оказания услуг, кроме случаев, предусмотренных в главе 6 настоящего Договора, Арендодатель обязан по письменному требованию Арендатора оплатить Арендатору штраф в размере 0,1% от общей суммы Договора, но не боле 10% от суммы договора. Оплата штрафа производится в течение 10  (десяти) календарных дней с момента получения Арендодателем претензии о начислении.</w:t>
      </w:r>
    </w:p>
    <w:p w:rsidR="00C41EDF" w:rsidRPr="001571BF" w:rsidRDefault="00C41EDF" w:rsidP="001571BF">
      <w:pPr>
        <w:shd w:val="clear" w:color="auto" w:fill="FFFFFF"/>
        <w:jc w:val="both"/>
        <w:rPr>
          <w:sz w:val="22"/>
          <w:szCs w:val="22"/>
        </w:rPr>
      </w:pPr>
      <w:r w:rsidRPr="001571BF">
        <w:rPr>
          <w:sz w:val="22"/>
          <w:szCs w:val="22"/>
        </w:rPr>
        <w:t>5.4. В случае некачественного оказания услуг</w:t>
      </w:r>
      <w:r w:rsidR="00890163" w:rsidRPr="001571BF">
        <w:rPr>
          <w:sz w:val="22"/>
          <w:szCs w:val="22"/>
        </w:rPr>
        <w:t>, обнаружения недостатков</w:t>
      </w:r>
      <w:r w:rsidRPr="001571BF">
        <w:rPr>
          <w:sz w:val="22"/>
          <w:szCs w:val="22"/>
        </w:rPr>
        <w:t xml:space="preserve">, Арендодатель обязуется своими силами и за свой счет путем </w:t>
      </w:r>
      <w:r w:rsidR="00890163" w:rsidRPr="001571BF">
        <w:rPr>
          <w:sz w:val="22"/>
          <w:szCs w:val="22"/>
        </w:rPr>
        <w:t>оказания</w:t>
      </w:r>
      <w:r w:rsidRPr="001571BF">
        <w:rPr>
          <w:sz w:val="22"/>
          <w:szCs w:val="22"/>
        </w:rPr>
        <w:t xml:space="preserve"> дополнительных </w:t>
      </w:r>
      <w:r w:rsidR="00890163" w:rsidRPr="001571BF">
        <w:rPr>
          <w:sz w:val="22"/>
          <w:szCs w:val="22"/>
        </w:rPr>
        <w:t>услуг</w:t>
      </w:r>
      <w:r w:rsidRPr="001571BF">
        <w:rPr>
          <w:sz w:val="22"/>
          <w:szCs w:val="22"/>
        </w:rPr>
        <w:t xml:space="preserve"> исправить недостатки в течение 15 (пятнадцати) календарных дней и оплатить по письменному требованию Арендатора штраф в размере 10% от суммы  договора.</w:t>
      </w:r>
    </w:p>
    <w:p w:rsidR="00C41EDF" w:rsidRDefault="00C41EDF" w:rsidP="001571BF">
      <w:pPr>
        <w:jc w:val="both"/>
        <w:rPr>
          <w:sz w:val="22"/>
          <w:szCs w:val="22"/>
        </w:rPr>
      </w:pPr>
      <w:r w:rsidRPr="001571BF">
        <w:rPr>
          <w:sz w:val="22"/>
          <w:szCs w:val="22"/>
        </w:rPr>
        <w:t>5.5.</w:t>
      </w:r>
      <w:r w:rsidR="009B375B" w:rsidRPr="001571BF">
        <w:rPr>
          <w:sz w:val="22"/>
          <w:szCs w:val="22"/>
        </w:rPr>
        <w:t xml:space="preserve"> </w:t>
      </w:r>
      <w:r w:rsidRPr="001571BF">
        <w:rPr>
          <w:sz w:val="22"/>
          <w:szCs w:val="22"/>
        </w:rPr>
        <w:t>За нарушение сроков устранения не</w:t>
      </w:r>
      <w:r w:rsidR="009B375B" w:rsidRPr="001571BF">
        <w:rPr>
          <w:sz w:val="22"/>
          <w:szCs w:val="22"/>
        </w:rPr>
        <w:t>достатков</w:t>
      </w:r>
      <w:r w:rsidRPr="001571BF">
        <w:rPr>
          <w:sz w:val="22"/>
          <w:szCs w:val="22"/>
        </w:rPr>
        <w:t xml:space="preserve">, указанных в п.5.4. настоящего Договора, Арендодатель обязан уплатить Арендатору штраф в размере 0,1% от стоимости не выполненных обязательств за каждый день просрочки но не более 10% от суммы договора. </w:t>
      </w:r>
    </w:p>
    <w:p w:rsidR="00191934" w:rsidRPr="00191934" w:rsidRDefault="00191934" w:rsidP="001571BF">
      <w:pPr>
        <w:jc w:val="both"/>
        <w:rPr>
          <w:sz w:val="22"/>
          <w:szCs w:val="22"/>
        </w:rPr>
      </w:pPr>
      <w:r w:rsidRPr="00191934">
        <w:rPr>
          <w:sz w:val="22"/>
          <w:szCs w:val="22"/>
        </w:rPr>
        <w:t xml:space="preserve">5.6. За нарушение срока выполнения работ, </w:t>
      </w:r>
      <w:r w:rsidRPr="001571BF">
        <w:rPr>
          <w:sz w:val="22"/>
          <w:szCs w:val="22"/>
        </w:rPr>
        <w:t>Арендодатель</w:t>
      </w:r>
      <w:r w:rsidRPr="00191934">
        <w:rPr>
          <w:sz w:val="22"/>
          <w:szCs w:val="22"/>
        </w:rPr>
        <w:t xml:space="preserve"> выплачивает Заказчику пеню в размере 0,1 % от стоимости не выполненных </w:t>
      </w:r>
      <w:r>
        <w:rPr>
          <w:sz w:val="22"/>
          <w:szCs w:val="22"/>
        </w:rPr>
        <w:t>услуг</w:t>
      </w:r>
      <w:r w:rsidRPr="00191934">
        <w:rPr>
          <w:sz w:val="22"/>
          <w:szCs w:val="22"/>
        </w:rPr>
        <w:t xml:space="preserve"> за каждый день просрочки, но не более 10% от общей суммы Договора. Оплата пени производится в течение 10 (десяти) календарных дней с момента получения </w:t>
      </w:r>
      <w:r w:rsidRPr="001571BF">
        <w:rPr>
          <w:sz w:val="22"/>
          <w:szCs w:val="22"/>
        </w:rPr>
        <w:t>Арендодатель</w:t>
      </w:r>
      <w:r w:rsidRPr="00191934">
        <w:rPr>
          <w:sz w:val="22"/>
          <w:szCs w:val="22"/>
        </w:rPr>
        <w:t xml:space="preserve"> претензии о начислении пени.</w:t>
      </w:r>
    </w:p>
    <w:p w:rsidR="00C41EDF" w:rsidRPr="00191934" w:rsidRDefault="00C41EDF" w:rsidP="001571BF">
      <w:pPr>
        <w:jc w:val="both"/>
        <w:rPr>
          <w:sz w:val="22"/>
          <w:szCs w:val="22"/>
        </w:rPr>
      </w:pPr>
      <w:r w:rsidRPr="00191934">
        <w:rPr>
          <w:sz w:val="22"/>
          <w:szCs w:val="22"/>
        </w:rPr>
        <w:t>5.</w:t>
      </w:r>
      <w:r w:rsidR="00191934" w:rsidRPr="00191934">
        <w:rPr>
          <w:sz w:val="22"/>
          <w:szCs w:val="22"/>
        </w:rPr>
        <w:t>7</w:t>
      </w:r>
      <w:r w:rsidRPr="00191934">
        <w:rPr>
          <w:sz w:val="22"/>
          <w:szCs w:val="22"/>
        </w:rPr>
        <w:t xml:space="preserve">. Арендатор вправе до оплаты оказанных </w:t>
      </w:r>
      <w:r w:rsidR="009B375B" w:rsidRPr="00191934">
        <w:rPr>
          <w:sz w:val="22"/>
          <w:szCs w:val="22"/>
        </w:rPr>
        <w:t>услуг</w:t>
      </w:r>
      <w:r w:rsidRPr="00191934">
        <w:rPr>
          <w:sz w:val="22"/>
          <w:szCs w:val="22"/>
        </w:rPr>
        <w:t xml:space="preserve"> в соответствии с выставленным счетом – фактурой удержать сумму пени и штрафа из платежа, причитающегося Арендодателю по настоящему Договору.</w:t>
      </w:r>
    </w:p>
    <w:p w:rsidR="00C41EDF" w:rsidRPr="00191934" w:rsidRDefault="00C41EDF" w:rsidP="001571BF">
      <w:pPr>
        <w:jc w:val="both"/>
        <w:rPr>
          <w:sz w:val="22"/>
          <w:szCs w:val="22"/>
        </w:rPr>
      </w:pPr>
      <w:r w:rsidRPr="00191934">
        <w:rPr>
          <w:sz w:val="22"/>
          <w:szCs w:val="22"/>
        </w:rPr>
        <w:t>5.</w:t>
      </w:r>
      <w:r w:rsidR="00191934" w:rsidRPr="00191934">
        <w:rPr>
          <w:sz w:val="22"/>
          <w:szCs w:val="22"/>
        </w:rPr>
        <w:t>8</w:t>
      </w:r>
      <w:r w:rsidRPr="00191934">
        <w:rPr>
          <w:sz w:val="22"/>
          <w:szCs w:val="22"/>
        </w:rPr>
        <w:t>. Выплата Стороной пени и штрафа не освобождает ее от выполнения своих обязательств по настоящему Договору.</w:t>
      </w:r>
    </w:p>
    <w:p w:rsidR="00191934" w:rsidRPr="001571BF" w:rsidRDefault="00191934" w:rsidP="001571BF">
      <w:pPr>
        <w:jc w:val="both"/>
        <w:rPr>
          <w:sz w:val="22"/>
          <w:szCs w:val="22"/>
        </w:rPr>
      </w:pPr>
    </w:p>
    <w:p w:rsidR="00C41EDF" w:rsidRPr="001571BF" w:rsidRDefault="00C41EDF" w:rsidP="001571BF">
      <w:pPr>
        <w:ind w:left="360"/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>6.Форс-мажор (непреодолимая сила)</w:t>
      </w:r>
    </w:p>
    <w:p w:rsidR="00C41EDF" w:rsidRPr="001571BF" w:rsidRDefault="00C41EDF" w:rsidP="001571BF">
      <w:pPr>
        <w:pStyle w:val="30"/>
        <w:jc w:val="both"/>
        <w:rPr>
          <w:szCs w:val="22"/>
        </w:rPr>
      </w:pPr>
      <w:r w:rsidRPr="001571BF">
        <w:rPr>
          <w:szCs w:val="22"/>
        </w:rPr>
        <w:t>6.1 Стороны освобождаются от ответственности за неисполнение или ненадлежащее исполнение обязательств по настоящему договору, если это вызвано обстоятельствами  непреодолимой силы, то есть чрезвычайными и непредотвратимыми при данных условиях обстоятельствами, такими как стихийные бедствия (наводнение, пожар, землетрясение, ураганы, штормы, снежные заносы и т.п.), социальные конфликты (забастовки, гражданские войны, эпидемии и т.п.).  К таким обстоятельствам не относятся, в частности, нарушение обязанностей со стороны контрагентов должника, отсутствие у должника необходимых денежных средств.</w:t>
      </w:r>
    </w:p>
    <w:p w:rsidR="00C41EDF" w:rsidRDefault="00C41EDF" w:rsidP="001571BF">
      <w:pPr>
        <w:pStyle w:val="20"/>
        <w:rPr>
          <w:szCs w:val="22"/>
        </w:rPr>
      </w:pPr>
      <w:r w:rsidRPr="001571BF">
        <w:rPr>
          <w:szCs w:val="22"/>
        </w:rPr>
        <w:t>6.2. При невозможности для одной из сторон исполнения обязательства по договору, она обязана в письменной форме известить противную сторону о наступлении и прекращении вышеуказанных обстоятельств не позднее пяти дней с момента соответственно их наступления или прекращения.</w:t>
      </w:r>
    </w:p>
    <w:p w:rsidR="00191934" w:rsidRPr="001571BF" w:rsidRDefault="00191934" w:rsidP="001571BF">
      <w:pPr>
        <w:pStyle w:val="20"/>
        <w:rPr>
          <w:szCs w:val="22"/>
        </w:rPr>
      </w:pPr>
    </w:p>
    <w:p w:rsidR="00B37AB5" w:rsidRPr="001571BF" w:rsidRDefault="00B37AB5" w:rsidP="001571BF">
      <w:pPr>
        <w:jc w:val="center"/>
        <w:rPr>
          <w:sz w:val="22"/>
          <w:szCs w:val="22"/>
        </w:rPr>
      </w:pPr>
      <w:r w:rsidRPr="001571BF">
        <w:rPr>
          <w:b/>
          <w:bCs/>
          <w:sz w:val="22"/>
          <w:szCs w:val="22"/>
        </w:rPr>
        <w:t>7. Конфиденциальность</w:t>
      </w:r>
    </w:p>
    <w:p w:rsidR="00B37AB5" w:rsidRPr="001571BF" w:rsidRDefault="00B37AB5" w:rsidP="001571BF">
      <w:pPr>
        <w:jc w:val="both"/>
        <w:rPr>
          <w:sz w:val="22"/>
          <w:szCs w:val="22"/>
        </w:rPr>
      </w:pPr>
      <w:r w:rsidRPr="001571BF">
        <w:rPr>
          <w:sz w:val="22"/>
          <w:szCs w:val="22"/>
        </w:rPr>
        <w:t>7.1. Вся документация и информация, передаваемая и/или используемая Сторонами по настоящему Договору, является конфиденциальной и не будет ими передаваться третьим лицам без предварительного письменного согласия другой Стороны в течение действия настоящего Договора и в течение 3 (трех) лет после исполнения настоящего Договора, за исключением уполномоченных государственных органов, имеющих право требовать информацию по настоящему Договору.</w:t>
      </w:r>
    </w:p>
    <w:p w:rsidR="00B37AB5" w:rsidRPr="001571BF" w:rsidRDefault="00B37AB5" w:rsidP="001571BF">
      <w:pPr>
        <w:pStyle w:val="20"/>
        <w:rPr>
          <w:szCs w:val="22"/>
        </w:rPr>
      </w:pPr>
    </w:p>
    <w:p w:rsidR="00C41EDF" w:rsidRPr="001571BF" w:rsidRDefault="00B37AB5" w:rsidP="001571BF">
      <w:pPr>
        <w:ind w:left="360"/>
        <w:jc w:val="center"/>
        <w:rPr>
          <w:b/>
          <w:sz w:val="22"/>
          <w:szCs w:val="22"/>
        </w:rPr>
      </w:pPr>
      <w:r w:rsidRPr="001571BF">
        <w:rPr>
          <w:b/>
          <w:sz w:val="22"/>
          <w:szCs w:val="22"/>
        </w:rPr>
        <w:t>8</w:t>
      </w:r>
      <w:r w:rsidR="00C41EDF" w:rsidRPr="001571BF">
        <w:rPr>
          <w:b/>
          <w:sz w:val="22"/>
          <w:szCs w:val="22"/>
        </w:rPr>
        <w:t>.Срок действия договора и оказания услуг.</w:t>
      </w:r>
    </w:p>
    <w:p w:rsidR="00C41EDF" w:rsidRPr="00300F78" w:rsidRDefault="00B37AB5" w:rsidP="00DD0B52">
      <w:pPr>
        <w:pStyle w:val="20"/>
        <w:numPr>
          <w:ilvl w:val="1"/>
          <w:numId w:val="8"/>
        </w:numPr>
        <w:ind w:hanging="45"/>
        <w:rPr>
          <w:szCs w:val="22"/>
        </w:rPr>
      </w:pPr>
      <w:r w:rsidRPr="00300F78">
        <w:rPr>
          <w:szCs w:val="22"/>
        </w:rPr>
        <w:t>8</w:t>
      </w:r>
      <w:r w:rsidR="007E43ED" w:rsidRPr="00300F78">
        <w:rPr>
          <w:szCs w:val="22"/>
        </w:rPr>
        <w:t xml:space="preserve">.1. </w:t>
      </w:r>
      <w:r w:rsidR="00C41EDF" w:rsidRPr="00300F78">
        <w:rPr>
          <w:szCs w:val="22"/>
        </w:rPr>
        <w:t xml:space="preserve">Настоящий Договор подписан в двух экземплярах, имеющих одинаковую юридическую силу, </w:t>
      </w:r>
      <w:r w:rsidR="00191934" w:rsidRPr="00300F78">
        <w:rPr>
          <w:szCs w:val="22"/>
        </w:rPr>
        <w:t xml:space="preserve">вступает в силу с момента его подписания уполномоченными на то представителями обеих сторон и  </w:t>
      </w:r>
      <w:r w:rsidR="00191934" w:rsidRPr="00300F78">
        <w:rPr>
          <w:szCs w:val="22"/>
        </w:rPr>
        <w:lastRenderedPageBreak/>
        <w:t>действует по «</w:t>
      </w:r>
      <w:r w:rsidR="00300F78" w:rsidRPr="00300F78">
        <w:rPr>
          <w:szCs w:val="22"/>
        </w:rPr>
        <w:t>31</w:t>
      </w:r>
      <w:r w:rsidR="00191934" w:rsidRPr="00300F78">
        <w:rPr>
          <w:szCs w:val="22"/>
        </w:rPr>
        <w:t xml:space="preserve">» </w:t>
      </w:r>
      <w:r w:rsidR="00300F78" w:rsidRPr="00300F78">
        <w:rPr>
          <w:szCs w:val="22"/>
        </w:rPr>
        <w:t>декабря</w:t>
      </w:r>
      <w:r w:rsidR="00191934" w:rsidRPr="00300F78">
        <w:rPr>
          <w:szCs w:val="22"/>
        </w:rPr>
        <w:t xml:space="preserve"> 2018 года, а в части гарантийных и неисполненных обязательств по договору до полного их исполнения сторонами</w:t>
      </w:r>
      <w:r w:rsidR="007E43ED" w:rsidRPr="00300F78">
        <w:rPr>
          <w:szCs w:val="22"/>
        </w:rPr>
        <w:t xml:space="preserve">. </w:t>
      </w:r>
    </w:p>
    <w:p w:rsidR="00C41EDF" w:rsidRPr="00300F78" w:rsidRDefault="00B37AB5" w:rsidP="00DD0B52">
      <w:pPr>
        <w:pStyle w:val="20"/>
        <w:numPr>
          <w:ilvl w:val="1"/>
          <w:numId w:val="8"/>
        </w:numPr>
        <w:ind w:hanging="45"/>
        <w:rPr>
          <w:szCs w:val="22"/>
        </w:rPr>
      </w:pPr>
      <w:r w:rsidRPr="00300F78">
        <w:rPr>
          <w:szCs w:val="22"/>
        </w:rPr>
        <w:t>8</w:t>
      </w:r>
      <w:r w:rsidR="007E43ED" w:rsidRPr="00300F78">
        <w:rPr>
          <w:szCs w:val="22"/>
        </w:rPr>
        <w:t xml:space="preserve">.2. </w:t>
      </w:r>
      <w:r w:rsidR="00C41EDF" w:rsidRPr="00300F78">
        <w:rPr>
          <w:szCs w:val="22"/>
        </w:rPr>
        <w:t xml:space="preserve">Любая из сторон вправе расторгнуть настоящий договор, предварительно письменно предупредив другую сторону за двадцать дней до даты предполагаемого расторжения договора. </w:t>
      </w:r>
    </w:p>
    <w:p w:rsidR="00C41EDF" w:rsidRPr="00300F78" w:rsidRDefault="00B37AB5" w:rsidP="00DD0B52">
      <w:pPr>
        <w:pStyle w:val="20"/>
        <w:numPr>
          <w:ilvl w:val="1"/>
          <w:numId w:val="8"/>
        </w:numPr>
        <w:ind w:hanging="45"/>
        <w:rPr>
          <w:szCs w:val="22"/>
        </w:rPr>
      </w:pPr>
      <w:r w:rsidRPr="00300F78">
        <w:rPr>
          <w:szCs w:val="22"/>
        </w:rPr>
        <w:t>8</w:t>
      </w:r>
      <w:r w:rsidR="007E43ED" w:rsidRPr="00300F78">
        <w:rPr>
          <w:szCs w:val="22"/>
        </w:rPr>
        <w:t xml:space="preserve">.3. </w:t>
      </w:r>
      <w:r w:rsidR="00C41EDF" w:rsidRPr="00300F78">
        <w:rPr>
          <w:szCs w:val="22"/>
        </w:rPr>
        <w:t>Все приложения к настоящему Договору являются его неотъемлемой частью.</w:t>
      </w:r>
    </w:p>
    <w:p w:rsidR="00300F78" w:rsidRPr="00191934" w:rsidRDefault="00B37AB5" w:rsidP="00300F78">
      <w:pPr>
        <w:ind w:right="-104"/>
        <w:jc w:val="both"/>
        <w:rPr>
          <w:sz w:val="22"/>
          <w:szCs w:val="22"/>
        </w:rPr>
      </w:pPr>
      <w:r w:rsidRPr="00300F78">
        <w:rPr>
          <w:sz w:val="22"/>
          <w:szCs w:val="22"/>
        </w:rPr>
        <w:t>8</w:t>
      </w:r>
      <w:r w:rsidR="007E43ED" w:rsidRPr="00300F78">
        <w:rPr>
          <w:sz w:val="22"/>
          <w:szCs w:val="22"/>
        </w:rPr>
        <w:t xml:space="preserve">.4. </w:t>
      </w:r>
      <w:r w:rsidR="00C41EDF" w:rsidRPr="00300F78">
        <w:rPr>
          <w:sz w:val="22"/>
          <w:szCs w:val="22"/>
        </w:rPr>
        <w:t>Все споры и разногласия между сторонами разрешаются, по возможности, путем переговоров. В случае если стороны не придут к соглашению</w:t>
      </w:r>
      <w:r w:rsidR="00C41EDF" w:rsidRPr="001571BF">
        <w:rPr>
          <w:sz w:val="22"/>
          <w:szCs w:val="22"/>
        </w:rPr>
        <w:t xml:space="preserve"> по спорным вопросам в процессе переговоров, то спор передается в судебные органы </w:t>
      </w:r>
      <w:r w:rsidR="00300F78" w:rsidRPr="00191934">
        <w:rPr>
          <w:sz w:val="22"/>
          <w:szCs w:val="22"/>
        </w:rPr>
        <w:t>в судебных орган</w:t>
      </w:r>
      <w:r w:rsidR="00300F78">
        <w:rPr>
          <w:sz w:val="22"/>
          <w:szCs w:val="22"/>
        </w:rPr>
        <w:t>ы</w:t>
      </w:r>
      <w:r w:rsidR="00300F78" w:rsidRPr="00191934">
        <w:rPr>
          <w:sz w:val="22"/>
          <w:szCs w:val="22"/>
        </w:rPr>
        <w:t xml:space="preserve"> по месту нахождения ответчика, с применением законодательства страны ответчика.</w:t>
      </w:r>
    </w:p>
    <w:p w:rsidR="00300F78" w:rsidRPr="00300F78" w:rsidRDefault="00B37AB5" w:rsidP="00DD0B52">
      <w:pPr>
        <w:pStyle w:val="20"/>
        <w:numPr>
          <w:ilvl w:val="1"/>
          <w:numId w:val="8"/>
        </w:numPr>
        <w:ind w:right="-1" w:hanging="45"/>
        <w:rPr>
          <w:b/>
          <w:szCs w:val="22"/>
        </w:rPr>
      </w:pPr>
      <w:r w:rsidRPr="001571BF">
        <w:rPr>
          <w:szCs w:val="22"/>
        </w:rPr>
        <w:t>8.5.</w:t>
      </w:r>
      <w:r w:rsidRPr="001571BF">
        <w:rPr>
          <w:b/>
          <w:szCs w:val="22"/>
        </w:rPr>
        <w:t xml:space="preserve"> </w:t>
      </w:r>
      <w:r w:rsidRPr="001571BF">
        <w:rPr>
          <w:bCs/>
          <w:szCs w:val="22"/>
        </w:rPr>
        <w:t xml:space="preserve">Стороны не вправе передавать права и/или обязанности по настоящему Договору третьим лицам без предварительного письменного согласия другой Стороны. </w:t>
      </w:r>
    </w:p>
    <w:p w:rsidR="00B37AB5" w:rsidRPr="00300F78" w:rsidRDefault="00300F78" w:rsidP="00DD0B52">
      <w:pPr>
        <w:pStyle w:val="20"/>
        <w:numPr>
          <w:ilvl w:val="1"/>
          <w:numId w:val="8"/>
        </w:numPr>
        <w:ind w:right="-1" w:hanging="45"/>
        <w:rPr>
          <w:b/>
          <w:szCs w:val="22"/>
        </w:rPr>
      </w:pPr>
      <w:r>
        <w:rPr>
          <w:bCs/>
          <w:szCs w:val="22"/>
        </w:rPr>
        <w:t xml:space="preserve">8.6. </w:t>
      </w:r>
      <w:r w:rsidR="00B37AB5" w:rsidRPr="00300F78">
        <w:rPr>
          <w:szCs w:val="22"/>
        </w:rPr>
        <w:t>Любые изменения и дополнения к настоящему Договору производятся только в письменной форме</w:t>
      </w:r>
      <w:r w:rsidR="00B37AB5" w:rsidRPr="00300F78">
        <w:rPr>
          <w:iCs/>
          <w:szCs w:val="22"/>
        </w:rPr>
        <w:t xml:space="preserve"> и утверждаются уполномоченными на то представителями обеих Сторон.</w:t>
      </w:r>
    </w:p>
    <w:p w:rsidR="0015674A" w:rsidRPr="001571BF" w:rsidRDefault="00B37AB5" w:rsidP="001571BF">
      <w:pPr>
        <w:adjustRightInd w:val="0"/>
        <w:jc w:val="both"/>
        <w:rPr>
          <w:sz w:val="22"/>
          <w:szCs w:val="22"/>
        </w:rPr>
      </w:pPr>
      <w:r w:rsidRPr="001571BF">
        <w:rPr>
          <w:color w:val="000000"/>
          <w:sz w:val="22"/>
          <w:szCs w:val="22"/>
        </w:rPr>
        <w:t xml:space="preserve">8.7. </w:t>
      </w:r>
      <w:r w:rsidR="0015674A" w:rsidRPr="001571BF">
        <w:rPr>
          <w:color w:val="000000"/>
          <w:sz w:val="22"/>
          <w:szCs w:val="22"/>
        </w:rPr>
        <w:t>Перечисленные ниже документы и условия, оговоренные в них, образуют данный Договор и считаются его неотъемлемой частью, а именно:</w:t>
      </w:r>
    </w:p>
    <w:p w:rsidR="0015674A" w:rsidRPr="001571BF" w:rsidRDefault="0015674A" w:rsidP="001571BF">
      <w:pPr>
        <w:adjustRightInd w:val="0"/>
        <w:jc w:val="both"/>
        <w:rPr>
          <w:sz w:val="22"/>
          <w:szCs w:val="22"/>
        </w:rPr>
      </w:pPr>
      <w:r w:rsidRPr="001571BF">
        <w:rPr>
          <w:color w:val="000000"/>
          <w:sz w:val="22"/>
          <w:szCs w:val="22"/>
        </w:rPr>
        <w:t>1) настоящий Договор;</w:t>
      </w:r>
    </w:p>
    <w:p w:rsidR="0015674A" w:rsidRPr="001571BF" w:rsidRDefault="0015674A" w:rsidP="001571BF">
      <w:pPr>
        <w:rPr>
          <w:sz w:val="22"/>
          <w:szCs w:val="22"/>
        </w:rPr>
      </w:pPr>
      <w:r w:rsidRPr="001571BF">
        <w:rPr>
          <w:color w:val="000000"/>
          <w:sz w:val="22"/>
          <w:szCs w:val="22"/>
        </w:rPr>
        <w:t xml:space="preserve">2) Приложение № 1 – </w:t>
      </w:r>
      <w:r w:rsidRPr="001571BF">
        <w:rPr>
          <w:sz w:val="22"/>
          <w:szCs w:val="22"/>
        </w:rPr>
        <w:t>Тарифы на аренду транспортных средств с предоставлением услуг по управлению и технической эксплуатации на 201</w:t>
      </w:r>
      <w:r w:rsidR="00E62162" w:rsidRPr="001571BF">
        <w:rPr>
          <w:sz w:val="22"/>
          <w:szCs w:val="22"/>
        </w:rPr>
        <w:t>8</w:t>
      </w:r>
      <w:r w:rsidRPr="001571BF">
        <w:rPr>
          <w:sz w:val="22"/>
          <w:szCs w:val="22"/>
        </w:rPr>
        <w:t xml:space="preserve"> год;</w:t>
      </w:r>
    </w:p>
    <w:p w:rsidR="0015674A" w:rsidRPr="001571BF" w:rsidRDefault="0015674A" w:rsidP="001571BF">
      <w:pPr>
        <w:pStyle w:val="af2"/>
        <w:spacing w:before="0" w:beforeAutospacing="0" w:after="0" w:afterAutospacing="0"/>
        <w:rPr>
          <w:rStyle w:val="af3"/>
          <w:b w:val="0"/>
          <w:sz w:val="22"/>
          <w:szCs w:val="22"/>
        </w:rPr>
      </w:pPr>
      <w:r w:rsidRPr="001571BF">
        <w:rPr>
          <w:color w:val="000000"/>
          <w:sz w:val="22"/>
          <w:szCs w:val="22"/>
        </w:rPr>
        <w:t xml:space="preserve">3) Приложение № 2 – </w:t>
      </w:r>
      <w:r w:rsidR="00AE53E0">
        <w:rPr>
          <w:rStyle w:val="af3"/>
          <w:b w:val="0"/>
          <w:sz w:val="22"/>
          <w:szCs w:val="22"/>
        </w:rPr>
        <w:t>Техническая спецификация</w:t>
      </w:r>
      <w:r w:rsidRPr="001571BF">
        <w:rPr>
          <w:rStyle w:val="af3"/>
          <w:b w:val="0"/>
          <w:sz w:val="22"/>
          <w:szCs w:val="22"/>
        </w:rPr>
        <w:t>;</w:t>
      </w:r>
    </w:p>
    <w:p w:rsidR="0015674A" w:rsidRPr="001571BF" w:rsidRDefault="0015674A" w:rsidP="001571BF">
      <w:pPr>
        <w:pStyle w:val="af2"/>
        <w:spacing w:before="0" w:beforeAutospacing="0" w:after="0" w:afterAutospacing="0"/>
        <w:rPr>
          <w:rStyle w:val="af3"/>
          <w:sz w:val="22"/>
          <w:szCs w:val="22"/>
        </w:rPr>
      </w:pPr>
      <w:r w:rsidRPr="001571BF">
        <w:rPr>
          <w:rStyle w:val="af3"/>
          <w:b w:val="0"/>
          <w:sz w:val="22"/>
          <w:szCs w:val="22"/>
        </w:rPr>
        <w:t xml:space="preserve">4) </w:t>
      </w:r>
      <w:r w:rsidRPr="001571BF">
        <w:rPr>
          <w:color w:val="000000"/>
          <w:sz w:val="22"/>
          <w:szCs w:val="22"/>
        </w:rPr>
        <w:t>Приложение № 3 – Образец бланка заказа.</w:t>
      </w:r>
    </w:p>
    <w:p w:rsidR="007E43ED" w:rsidRPr="001571BF" w:rsidRDefault="007E43ED" w:rsidP="001571BF">
      <w:pPr>
        <w:pStyle w:val="20"/>
        <w:tabs>
          <w:tab w:val="num" w:pos="720"/>
        </w:tabs>
        <w:ind w:right="-1"/>
        <w:rPr>
          <w:b/>
          <w:szCs w:val="22"/>
        </w:rPr>
      </w:pPr>
    </w:p>
    <w:p w:rsidR="00C41EDF" w:rsidRPr="001571BF" w:rsidRDefault="00300F78" w:rsidP="00DD0B52">
      <w:pPr>
        <w:pStyle w:val="20"/>
        <w:numPr>
          <w:ilvl w:val="1"/>
          <w:numId w:val="8"/>
        </w:numPr>
        <w:ind w:right="-1" w:hanging="45"/>
        <w:jc w:val="center"/>
        <w:rPr>
          <w:b/>
          <w:szCs w:val="22"/>
        </w:rPr>
      </w:pPr>
      <w:r>
        <w:rPr>
          <w:b/>
          <w:szCs w:val="22"/>
        </w:rPr>
        <w:t>9</w:t>
      </w:r>
      <w:r w:rsidR="00C41EDF" w:rsidRPr="001571BF">
        <w:rPr>
          <w:b/>
          <w:szCs w:val="22"/>
        </w:rPr>
        <w:t xml:space="preserve">. Адреса и реквизиты сторон:     </w:t>
      </w:r>
    </w:p>
    <w:tbl>
      <w:tblPr>
        <w:tblW w:w="10598" w:type="dxa"/>
        <w:tblLayout w:type="fixed"/>
        <w:tblLook w:val="0000"/>
      </w:tblPr>
      <w:tblGrid>
        <w:gridCol w:w="108"/>
        <w:gridCol w:w="4572"/>
        <w:gridCol w:w="648"/>
        <w:gridCol w:w="312"/>
        <w:gridCol w:w="4548"/>
        <w:gridCol w:w="410"/>
      </w:tblGrid>
      <w:tr w:rsidR="00C41EDF" w:rsidRPr="001571BF" w:rsidTr="004504F1">
        <w:trPr>
          <w:gridBefore w:val="1"/>
          <w:wBefore w:w="108" w:type="dxa"/>
        </w:trPr>
        <w:tc>
          <w:tcPr>
            <w:tcW w:w="5220" w:type="dxa"/>
            <w:gridSpan w:val="2"/>
          </w:tcPr>
          <w:p w:rsidR="00C41EDF" w:rsidRPr="001571BF" w:rsidRDefault="00C41EDF" w:rsidP="001571BF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70" w:type="dxa"/>
            <w:gridSpan w:val="3"/>
          </w:tcPr>
          <w:p w:rsidR="00C41EDF" w:rsidRPr="001571BF" w:rsidRDefault="00C41EDF" w:rsidP="001571BF">
            <w:pPr>
              <w:ind w:right="-1"/>
              <w:jc w:val="both"/>
              <w:rPr>
                <w:sz w:val="22"/>
                <w:szCs w:val="22"/>
              </w:rPr>
            </w:pPr>
          </w:p>
        </w:tc>
      </w:tr>
      <w:tr w:rsidR="004504F1" w:rsidRPr="001571BF" w:rsidTr="004504F1">
        <w:tblPrEx>
          <w:tblLook w:val="01E0"/>
        </w:tblPrEx>
        <w:trPr>
          <w:gridAfter w:val="1"/>
          <w:wAfter w:w="410" w:type="dxa"/>
        </w:trPr>
        <w:tc>
          <w:tcPr>
            <w:tcW w:w="4680" w:type="dxa"/>
            <w:gridSpan w:val="2"/>
          </w:tcPr>
          <w:p w:rsidR="004504F1" w:rsidRPr="001571BF" w:rsidRDefault="004504F1" w:rsidP="001571BF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  <w:u w:val="single"/>
              </w:rPr>
              <w:t>АРЕНДОДАТЕЛЬ</w:t>
            </w:r>
          </w:p>
          <w:p w:rsidR="004504F1" w:rsidRPr="001571BF" w:rsidRDefault="004504F1" w:rsidP="001571BF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 «_________»,</w:t>
            </w:r>
          </w:p>
          <w:p w:rsidR="004504F1" w:rsidRPr="001571BF" w:rsidRDefault="004504F1" w:rsidP="001571BF">
            <w:pPr>
              <w:jc w:val="center"/>
              <w:rPr>
                <w:sz w:val="22"/>
                <w:szCs w:val="22"/>
                <w:u w:val="single"/>
              </w:rPr>
            </w:pPr>
            <w:r w:rsidRPr="001571BF">
              <w:rPr>
                <w:sz w:val="22"/>
                <w:szCs w:val="22"/>
                <w:u w:val="single"/>
              </w:rPr>
              <w:t>Юридический и почтовый адрес:</w:t>
            </w:r>
          </w:p>
          <w:p w:rsidR="004504F1" w:rsidRPr="001571BF" w:rsidRDefault="004504F1" w:rsidP="001571BF">
            <w:pPr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_______________</w:t>
            </w:r>
          </w:p>
          <w:p w:rsidR="004504F1" w:rsidRPr="001571BF" w:rsidRDefault="004504F1" w:rsidP="001571BF">
            <w:pPr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 xml:space="preserve"> БИН _________.</w:t>
            </w:r>
          </w:p>
          <w:p w:rsidR="004504F1" w:rsidRPr="001571BF" w:rsidRDefault="004504F1" w:rsidP="001571BF">
            <w:pPr>
              <w:jc w:val="center"/>
              <w:outlineLvl w:val="0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  <w:u w:val="single"/>
              </w:rPr>
              <w:t>Банковские реквизиты:</w:t>
            </w:r>
          </w:p>
          <w:p w:rsidR="004504F1" w:rsidRPr="001571BF" w:rsidRDefault="004504F1" w:rsidP="001571BF">
            <w:pPr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 xml:space="preserve">ИИК </w:t>
            </w:r>
            <w:r w:rsidRPr="001571BF">
              <w:rPr>
                <w:sz w:val="22"/>
                <w:szCs w:val="22"/>
                <w:lang w:val="en-US"/>
              </w:rPr>
              <w:t>KZ</w:t>
            </w:r>
            <w:r w:rsidRPr="001571BF">
              <w:rPr>
                <w:sz w:val="22"/>
                <w:szCs w:val="22"/>
              </w:rPr>
              <w:t>___________ в</w:t>
            </w:r>
          </w:p>
          <w:p w:rsidR="004504F1" w:rsidRPr="001571BF" w:rsidRDefault="004504F1" w:rsidP="001571BF">
            <w:pPr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_____ «_________»,</w:t>
            </w:r>
          </w:p>
          <w:p w:rsidR="004504F1" w:rsidRPr="001571BF" w:rsidRDefault="004504F1" w:rsidP="001571BF">
            <w:pPr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БИК _____________</w:t>
            </w:r>
          </w:p>
          <w:p w:rsidR="004504F1" w:rsidRPr="001571BF" w:rsidRDefault="004504F1" w:rsidP="001571BF">
            <w:pPr>
              <w:jc w:val="center"/>
              <w:outlineLvl w:val="0"/>
              <w:rPr>
                <w:sz w:val="22"/>
                <w:szCs w:val="22"/>
                <w:u w:val="single"/>
              </w:rPr>
            </w:pPr>
            <w:r w:rsidRPr="001571BF">
              <w:rPr>
                <w:sz w:val="22"/>
                <w:szCs w:val="22"/>
                <w:u w:val="single"/>
              </w:rPr>
              <w:t>Телефоны и электронный адрес:</w:t>
            </w:r>
          </w:p>
          <w:p w:rsidR="004504F1" w:rsidRPr="001571BF" w:rsidRDefault="004504F1" w:rsidP="001571BF">
            <w:pPr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 xml:space="preserve">тел.: 8______________; </w:t>
            </w:r>
          </w:p>
          <w:p w:rsidR="004504F1" w:rsidRPr="001571BF" w:rsidRDefault="004504F1" w:rsidP="001571BF">
            <w:pPr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факс:8_____________.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  <w:r w:rsidRPr="001571BF">
              <w:rPr>
                <w:color w:val="000000"/>
                <w:sz w:val="22"/>
                <w:szCs w:val="22"/>
                <w:lang w:val="en-US"/>
              </w:rPr>
              <w:t>E</w:t>
            </w:r>
            <w:r w:rsidRPr="001571BF">
              <w:rPr>
                <w:color w:val="000000"/>
                <w:sz w:val="22"/>
                <w:szCs w:val="22"/>
                <w:lang w:val="en-GB"/>
              </w:rPr>
              <w:t>-</w:t>
            </w:r>
            <w:r w:rsidRPr="001571BF">
              <w:rPr>
                <w:color w:val="000000"/>
                <w:sz w:val="22"/>
                <w:szCs w:val="22"/>
                <w:lang w:val="en-US"/>
              </w:rPr>
              <w:t>mail</w:t>
            </w:r>
            <w:r w:rsidRPr="001571BF">
              <w:rPr>
                <w:color w:val="000000"/>
                <w:sz w:val="22"/>
                <w:szCs w:val="22"/>
                <w:lang w:val="en-GB"/>
              </w:rPr>
              <w:t xml:space="preserve">: </w:t>
            </w:r>
            <w:r w:rsidRPr="001571BF">
              <w:rPr>
                <w:color w:val="000000"/>
                <w:sz w:val="22"/>
                <w:szCs w:val="22"/>
              </w:rPr>
              <w:t>________________</w:t>
            </w:r>
            <w:r w:rsidRPr="001571BF">
              <w:rPr>
                <w:color w:val="000000"/>
                <w:sz w:val="22"/>
                <w:szCs w:val="22"/>
                <w:lang w:val="en-GB"/>
              </w:rPr>
              <w:t>.</w:t>
            </w:r>
          </w:p>
        </w:tc>
        <w:tc>
          <w:tcPr>
            <w:tcW w:w="960" w:type="dxa"/>
            <w:gridSpan w:val="2"/>
          </w:tcPr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4548" w:type="dxa"/>
          </w:tcPr>
          <w:p w:rsidR="004504F1" w:rsidRPr="001571BF" w:rsidRDefault="004504F1" w:rsidP="001571BF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  <w:u w:val="single"/>
              </w:rPr>
              <w:t>АРЕНДАТОР</w:t>
            </w:r>
          </w:p>
          <w:p w:rsidR="004504F1" w:rsidRPr="001571BF" w:rsidRDefault="004504F1" w:rsidP="001571BF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ТОО «Богатырь Комир»,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  <w:u w:val="single"/>
              </w:rPr>
            </w:pPr>
            <w:r w:rsidRPr="001571BF">
              <w:rPr>
                <w:sz w:val="22"/>
                <w:szCs w:val="22"/>
                <w:u w:val="single"/>
              </w:rPr>
              <w:t>Юридический и почтовый адрес: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141209, Республика Казахстан, Павлодарская область, г. Экибастуз, ул. Строительная 23.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БИН 970 340 000 843.</w:t>
            </w:r>
          </w:p>
          <w:p w:rsidR="004504F1" w:rsidRPr="001571BF" w:rsidRDefault="004504F1" w:rsidP="001571BF">
            <w:pPr>
              <w:ind w:left="252"/>
              <w:jc w:val="center"/>
              <w:outlineLvl w:val="0"/>
              <w:rPr>
                <w:sz w:val="22"/>
                <w:szCs w:val="22"/>
              </w:rPr>
            </w:pPr>
            <w:r w:rsidRPr="001571BF">
              <w:rPr>
                <w:iCs/>
                <w:sz w:val="22"/>
                <w:szCs w:val="22"/>
                <w:u w:val="single"/>
              </w:rPr>
              <w:t>Банковские реквизиты: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iCs/>
                <w:sz w:val="22"/>
                <w:szCs w:val="22"/>
              </w:rPr>
              <w:t xml:space="preserve">Банк-корреспондент: </w:t>
            </w:r>
            <w:r w:rsidRPr="001571BF">
              <w:rPr>
                <w:sz w:val="22"/>
                <w:szCs w:val="22"/>
              </w:rPr>
              <w:t>АО «</w:t>
            </w:r>
            <w:r w:rsidRPr="001571BF">
              <w:rPr>
                <w:iCs/>
                <w:sz w:val="22"/>
                <w:szCs w:val="22"/>
              </w:rPr>
              <w:t>НБК-Банк»</w:t>
            </w:r>
            <w:r w:rsidRPr="001571BF">
              <w:rPr>
                <w:sz w:val="22"/>
                <w:szCs w:val="22"/>
              </w:rPr>
              <w:t xml:space="preserve"> г.Москва Россия ИНН 7451057605</w:t>
            </w:r>
            <w:r w:rsidRPr="001571BF">
              <w:rPr>
                <w:color w:val="1F497D"/>
                <w:sz w:val="22"/>
                <w:szCs w:val="22"/>
              </w:rPr>
              <w:t xml:space="preserve">  </w:t>
            </w:r>
            <w:r w:rsidRPr="001571BF">
              <w:rPr>
                <w:sz w:val="22"/>
                <w:szCs w:val="22"/>
                <w:lang w:val="en-US"/>
              </w:rPr>
              <w:t>SWIFT</w:t>
            </w:r>
            <w:r w:rsidRPr="001571BF">
              <w:rPr>
                <w:sz w:val="22"/>
                <w:szCs w:val="22"/>
              </w:rPr>
              <w:t>:</w:t>
            </w:r>
            <w:r w:rsidRPr="001571BF">
              <w:rPr>
                <w:sz w:val="22"/>
                <w:szCs w:val="22"/>
                <w:lang w:val="en-US"/>
              </w:rPr>
              <w:t>HSBKRU</w:t>
            </w:r>
            <w:r w:rsidRPr="001571BF">
              <w:rPr>
                <w:sz w:val="22"/>
                <w:szCs w:val="22"/>
              </w:rPr>
              <w:t>4</w:t>
            </w:r>
            <w:r w:rsidRPr="001571BF">
              <w:rPr>
                <w:sz w:val="22"/>
                <w:szCs w:val="22"/>
                <w:lang w:val="en-US"/>
              </w:rPr>
              <w:t>C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БИК 044525637 корр.счет 3010 1810 9452 5000 0637</w:t>
            </w:r>
            <w:r w:rsidRPr="001571BF">
              <w:rPr>
                <w:b/>
                <w:sz w:val="22"/>
                <w:szCs w:val="22"/>
              </w:rPr>
              <w:t xml:space="preserve"> </w:t>
            </w:r>
            <w:r w:rsidRPr="001571BF">
              <w:rPr>
                <w:sz w:val="22"/>
                <w:szCs w:val="22"/>
              </w:rPr>
              <w:t>в ГУ Банка России по Центральному федеральному округу</w:t>
            </w:r>
          </w:p>
          <w:p w:rsidR="004504F1" w:rsidRPr="001571BF" w:rsidRDefault="004504F1" w:rsidP="001571BF">
            <w:pPr>
              <w:ind w:left="252"/>
              <w:jc w:val="center"/>
              <w:rPr>
                <w:b/>
                <w:sz w:val="22"/>
                <w:szCs w:val="22"/>
              </w:rPr>
            </w:pPr>
            <w:r w:rsidRPr="001571BF">
              <w:rPr>
                <w:bCs/>
                <w:sz w:val="22"/>
                <w:szCs w:val="22"/>
              </w:rPr>
              <w:t xml:space="preserve">Банк бенефициара: </w:t>
            </w:r>
            <w:r w:rsidRPr="001571BF">
              <w:rPr>
                <w:sz w:val="22"/>
                <w:szCs w:val="22"/>
              </w:rPr>
              <w:t>АО «Народный Банк Казахстана» г.Алматы, Казахстан</w:t>
            </w:r>
            <w:r w:rsidRPr="001571BF">
              <w:rPr>
                <w:b/>
                <w:sz w:val="22"/>
                <w:szCs w:val="22"/>
              </w:rPr>
              <w:t xml:space="preserve"> </w:t>
            </w:r>
            <w:r w:rsidRPr="001571BF">
              <w:rPr>
                <w:sz w:val="22"/>
                <w:szCs w:val="22"/>
                <w:lang w:val="en-US"/>
              </w:rPr>
              <w:t>SWIFT</w:t>
            </w:r>
            <w:r w:rsidRPr="001571BF">
              <w:rPr>
                <w:sz w:val="22"/>
                <w:szCs w:val="22"/>
              </w:rPr>
              <w:t xml:space="preserve">: </w:t>
            </w:r>
            <w:r w:rsidRPr="001571BF">
              <w:rPr>
                <w:sz w:val="22"/>
                <w:szCs w:val="22"/>
                <w:lang w:val="en-US"/>
              </w:rPr>
              <w:t>HSBKKZKX</w:t>
            </w:r>
          </w:p>
          <w:p w:rsidR="004504F1" w:rsidRPr="001571BF" w:rsidRDefault="004504F1" w:rsidP="001571BF">
            <w:pPr>
              <w:ind w:left="252"/>
              <w:jc w:val="center"/>
              <w:rPr>
                <w:b/>
                <w:sz w:val="22"/>
                <w:szCs w:val="22"/>
                <w:u w:val="single"/>
              </w:rPr>
            </w:pPr>
            <w:r w:rsidRPr="001571BF">
              <w:rPr>
                <w:sz w:val="22"/>
                <w:szCs w:val="22"/>
              </w:rPr>
              <w:t>корр.счет 3011 1810 8092 7000 0003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>Бенефициар: ТОО «Богатырь Комир»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  <w:lang w:val="en-US"/>
              </w:rPr>
              <w:t>IBAN</w:t>
            </w:r>
            <w:r w:rsidRPr="001571BF">
              <w:rPr>
                <w:sz w:val="22"/>
                <w:szCs w:val="22"/>
              </w:rPr>
              <w:t xml:space="preserve"> </w:t>
            </w:r>
            <w:r w:rsidRPr="001571BF">
              <w:rPr>
                <w:sz w:val="22"/>
                <w:szCs w:val="22"/>
                <w:lang w:val="en-US"/>
              </w:rPr>
              <w:t>KZ</w:t>
            </w:r>
            <w:r w:rsidRPr="001571BF">
              <w:rPr>
                <w:sz w:val="22"/>
                <w:szCs w:val="22"/>
              </w:rPr>
              <w:t>216010361000287695</w:t>
            </w:r>
          </w:p>
          <w:p w:rsidR="004504F1" w:rsidRPr="001571BF" w:rsidRDefault="004504F1" w:rsidP="001571BF">
            <w:pPr>
              <w:ind w:left="252"/>
              <w:jc w:val="center"/>
              <w:outlineLvl w:val="0"/>
              <w:rPr>
                <w:iCs/>
                <w:sz w:val="22"/>
                <w:szCs w:val="22"/>
                <w:u w:val="single"/>
              </w:rPr>
            </w:pPr>
            <w:r w:rsidRPr="001571BF">
              <w:rPr>
                <w:iCs/>
                <w:sz w:val="22"/>
                <w:szCs w:val="22"/>
                <w:u w:val="single"/>
              </w:rPr>
              <w:t>Телефоны и электронный адрес: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</w:rPr>
            </w:pPr>
            <w:r w:rsidRPr="001571BF">
              <w:rPr>
                <w:sz w:val="22"/>
                <w:szCs w:val="22"/>
              </w:rPr>
              <w:t xml:space="preserve">Тел. 8(718-7) </w:t>
            </w:r>
            <w:r w:rsidRPr="001571BF">
              <w:rPr>
                <w:iCs/>
                <w:sz w:val="22"/>
                <w:szCs w:val="22"/>
              </w:rPr>
              <w:t>22-33-85</w:t>
            </w:r>
            <w:r w:rsidRPr="001571BF">
              <w:rPr>
                <w:sz w:val="22"/>
                <w:szCs w:val="22"/>
              </w:rPr>
              <w:t>,факс:8(718-7) 34-06-50.</w:t>
            </w:r>
          </w:p>
          <w:p w:rsidR="004504F1" w:rsidRPr="001571BF" w:rsidRDefault="004504F1" w:rsidP="001571BF">
            <w:pPr>
              <w:ind w:left="252"/>
              <w:jc w:val="center"/>
              <w:rPr>
                <w:sz w:val="22"/>
                <w:szCs w:val="22"/>
                <w:lang w:val="en-US"/>
              </w:rPr>
            </w:pPr>
            <w:r w:rsidRPr="001571BF">
              <w:rPr>
                <w:iCs/>
                <w:sz w:val="22"/>
                <w:szCs w:val="22"/>
                <w:lang w:val="en-US"/>
              </w:rPr>
              <w:t>E-mail:</w:t>
            </w:r>
            <w:r w:rsidRPr="001571BF">
              <w:rPr>
                <w:i/>
                <w:iCs/>
                <w:sz w:val="22"/>
                <w:szCs w:val="22"/>
                <w:lang w:val="en-US"/>
              </w:rPr>
              <w:t xml:space="preserve"> </w:t>
            </w:r>
            <w:hyperlink r:id="rId12" w:history="1">
              <w:r w:rsidRPr="001571BF">
                <w:rPr>
                  <w:rStyle w:val="a9"/>
                  <w:iCs/>
                  <w:color w:val="000000"/>
                  <w:sz w:val="22"/>
                  <w:szCs w:val="22"/>
                  <w:lang w:val="en-US"/>
                </w:rPr>
                <w:t>odo@bogatyr.kz</w:t>
              </w:r>
            </w:hyperlink>
            <w:r w:rsidRPr="001571BF">
              <w:rPr>
                <w:iCs/>
                <w:color w:val="000000"/>
                <w:sz w:val="22"/>
                <w:szCs w:val="22"/>
                <w:lang w:val="en-US"/>
              </w:rPr>
              <w:t xml:space="preserve">, </w:t>
            </w:r>
            <w:hyperlink r:id="rId13" w:history="1">
              <w:r w:rsidRPr="001571BF">
                <w:rPr>
                  <w:rStyle w:val="a9"/>
                  <w:iCs/>
                  <w:color w:val="000000"/>
                  <w:sz w:val="22"/>
                  <w:szCs w:val="22"/>
                  <w:lang w:val="en-US"/>
                </w:rPr>
                <w:t>www.bogatyr.kz</w:t>
              </w:r>
            </w:hyperlink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</w:tr>
      <w:tr w:rsidR="004504F1" w:rsidRPr="001571BF" w:rsidTr="004504F1">
        <w:tblPrEx>
          <w:tblLook w:val="01E0"/>
        </w:tblPrEx>
        <w:trPr>
          <w:gridAfter w:val="1"/>
          <w:wAfter w:w="410" w:type="dxa"/>
        </w:trPr>
        <w:tc>
          <w:tcPr>
            <w:tcW w:w="4680" w:type="dxa"/>
            <w:gridSpan w:val="2"/>
          </w:tcPr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  <w:u w:val="single"/>
              </w:rPr>
              <w:t>АРЕНДОДАТЕЛЬ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__________________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________ «___________» 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1571BF" w:rsidRDefault="004504F1" w:rsidP="001571BF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__________________________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                                 Ф.И.О.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960" w:type="dxa"/>
            <w:gridSpan w:val="2"/>
          </w:tcPr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4548" w:type="dxa"/>
          </w:tcPr>
          <w:p w:rsidR="004504F1" w:rsidRPr="001571BF" w:rsidRDefault="004504F1" w:rsidP="001571BF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  <w:u w:val="single"/>
              </w:rPr>
              <w:t>АРЕНДАТОР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Генеральный директор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ТОО «Богатырь Комир»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1571BF" w:rsidRDefault="004504F1" w:rsidP="001571BF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__________________________</w:t>
            </w:r>
          </w:p>
          <w:p w:rsidR="004504F1" w:rsidRPr="001571BF" w:rsidRDefault="004504F1" w:rsidP="001571BF">
            <w:pPr>
              <w:tabs>
                <w:tab w:val="left" w:pos="2427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                      Абдыгулов М.К.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1571BF" w:rsidRDefault="004504F1" w:rsidP="001571BF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4504F1" w:rsidRPr="001571BF" w:rsidRDefault="004504F1" w:rsidP="001571BF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1571BF" w:rsidRDefault="004504F1" w:rsidP="001571BF">
            <w:pPr>
              <w:tabs>
                <w:tab w:val="left" w:pos="687"/>
                <w:tab w:val="left" w:pos="3972"/>
              </w:tabs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lastRenderedPageBreak/>
              <w:t xml:space="preserve">  ___________________________</w:t>
            </w:r>
          </w:p>
          <w:p w:rsidR="004504F1" w:rsidRPr="001571BF" w:rsidRDefault="004504F1" w:rsidP="001571BF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                             Корсаков Н.Н.</w:t>
            </w:r>
          </w:p>
          <w:p w:rsidR="004504F1" w:rsidRPr="001571BF" w:rsidRDefault="004504F1" w:rsidP="001571BF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BA6563" w:rsidRDefault="00BA6563" w:rsidP="00C41EDF">
      <w:pPr>
        <w:jc w:val="both"/>
        <w:rPr>
          <w:b/>
          <w:sz w:val="22"/>
          <w:szCs w:val="22"/>
        </w:rPr>
      </w:pPr>
    </w:p>
    <w:p w:rsidR="00BA6563" w:rsidRDefault="00BA6563" w:rsidP="00C41EDF">
      <w:pPr>
        <w:jc w:val="both"/>
        <w:rPr>
          <w:b/>
          <w:sz w:val="22"/>
          <w:szCs w:val="22"/>
        </w:rPr>
      </w:pPr>
    </w:p>
    <w:p w:rsidR="007A4202" w:rsidRDefault="007A4202">
      <w:pPr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:rsidR="007A4202" w:rsidRDefault="007A4202" w:rsidP="007A4202">
      <w:pPr>
        <w:pStyle w:val="af2"/>
        <w:spacing w:before="0" w:beforeAutospacing="0" w:after="0" w:afterAutospacing="0"/>
        <w:jc w:val="right"/>
        <w:rPr>
          <w:b/>
          <w:sz w:val="22"/>
          <w:szCs w:val="22"/>
        </w:rPr>
        <w:sectPr w:rsidR="007A4202" w:rsidSect="00D711AB">
          <w:footerReference w:type="even" r:id="rId14"/>
          <w:footerReference w:type="default" r:id="rId15"/>
          <w:pgSz w:w="11906" w:h="16838"/>
          <w:pgMar w:top="902" w:right="707" w:bottom="249" w:left="1077" w:header="709" w:footer="709" w:gutter="0"/>
          <w:cols w:space="708"/>
          <w:docGrid w:linePitch="360"/>
        </w:sectPr>
      </w:pPr>
    </w:p>
    <w:p w:rsidR="007A4202" w:rsidRDefault="007A4202" w:rsidP="007A4202">
      <w:pPr>
        <w:pStyle w:val="af2"/>
        <w:spacing w:before="0" w:beforeAutospacing="0" w:after="0" w:afterAutospacing="0"/>
        <w:jc w:val="center"/>
        <w:rPr>
          <w:rStyle w:val="af3"/>
          <w:sz w:val="18"/>
          <w:szCs w:val="18"/>
        </w:rPr>
      </w:pPr>
    </w:p>
    <w:tbl>
      <w:tblPr>
        <w:tblStyle w:val="aa"/>
        <w:tblW w:w="154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031"/>
        <w:gridCol w:w="5386"/>
      </w:tblGrid>
      <w:tr w:rsidR="00D0771A" w:rsidTr="00D0771A">
        <w:tc>
          <w:tcPr>
            <w:tcW w:w="10031" w:type="dxa"/>
          </w:tcPr>
          <w:p w:rsidR="00D0771A" w:rsidRDefault="00D0771A" w:rsidP="007A4202">
            <w:pPr>
              <w:pStyle w:val="af2"/>
              <w:spacing w:before="0" w:beforeAutospacing="0" w:after="0" w:afterAutospacing="0"/>
              <w:jc w:val="center"/>
              <w:rPr>
                <w:rStyle w:val="af3"/>
                <w:sz w:val="18"/>
                <w:szCs w:val="18"/>
              </w:rPr>
            </w:pPr>
          </w:p>
        </w:tc>
        <w:tc>
          <w:tcPr>
            <w:tcW w:w="5386" w:type="dxa"/>
          </w:tcPr>
          <w:p w:rsidR="00D0771A" w:rsidRPr="00D0771A" w:rsidRDefault="00D0771A" w:rsidP="00D0771A">
            <w:pPr>
              <w:pStyle w:val="af2"/>
              <w:spacing w:before="0" w:beforeAutospacing="0" w:after="0" w:afterAutospacing="0"/>
              <w:rPr>
                <w:b/>
                <w:bCs/>
                <w:sz w:val="16"/>
                <w:szCs w:val="16"/>
              </w:rPr>
            </w:pPr>
            <w:r w:rsidRPr="00D0771A">
              <w:rPr>
                <w:b/>
                <w:bCs/>
                <w:sz w:val="16"/>
                <w:szCs w:val="16"/>
              </w:rPr>
              <w:t>Приложение №</w:t>
            </w:r>
            <w:r w:rsidR="00E62162">
              <w:rPr>
                <w:b/>
                <w:bCs/>
                <w:sz w:val="16"/>
                <w:szCs w:val="16"/>
              </w:rPr>
              <w:t>1</w:t>
            </w:r>
          </w:p>
          <w:p w:rsidR="00D0771A" w:rsidRPr="00D0771A" w:rsidRDefault="00D0771A" w:rsidP="00D0771A">
            <w:pPr>
              <w:pStyle w:val="a4"/>
              <w:jc w:val="left"/>
              <w:rPr>
                <w:sz w:val="16"/>
                <w:szCs w:val="16"/>
              </w:rPr>
            </w:pPr>
            <w:r w:rsidRPr="00D0771A">
              <w:rPr>
                <w:sz w:val="16"/>
                <w:szCs w:val="16"/>
                <w:lang w:val="kk-KZ"/>
              </w:rPr>
              <w:t>к</w:t>
            </w:r>
            <w:r w:rsidRPr="00D0771A">
              <w:rPr>
                <w:sz w:val="16"/>
                <w:szCs w:val="16"/>
              </w:rPr>
              <w:t xml:space="preserve"> Договору о предоставлении транспортного средства (легкового автомобиля) с предоставлением услуг по управлению и технической эксплуатации</w:t>
            </w:r>
          </w:p>
          <w:p w:rsidR="00D0771A" w:rsidRPr="00D0771A" w:rsidRDefault="00D0771A" w:rsidP="00D0771A">
            <w:pPr>
              <w:pStyle w:val="af2"/>
              <w:spacing w:before="0" w:beforeAutospacing="0" w:after="0" w:afterAutospacing="0"/>
              <w:rPr>
                <w:b/>
                <w:bCs/>
                <w:sz w:val="16"/>
                <w:szCs w:val="16"/>
              </w:rPr>
            </w:pPr>
            <w:r w:rsidRPr="00D0771A">
              <w:rPr>
                <w:b/>
                <w:bCs/>
                <w:sz w:val="16"/>
                <w:szCs w:val="16"/>
              </w:rPr>
              <w:t>№____________________</w:t>
            </w:r>
          </w:p>
          <w:p w:rsidR="00D0771A" w:rsidRDefault="00D0771A" w:rsidP="00D0771A">
            <w:pPr>
              <w:pStyle w:val="af2"/>
              <w:spacing w:before="0" w:beforeAutospacing="0" w:after="0" w:afterAutospacing="0"/>
              <w:rPr>
                <w:rStyle w:val="af3"/>
                <w:sz w:val="18"/>
                <w:szCs w:val="18"/>
              </w:rPr>
            </w:pPr>
            <w:r w:rsidRPr="00D0771A">
              <w:rPr>
                <w:b/>
                <w:bCs/>
                <w:sz w:val="16"/>
                <w:szCs w:val="16"/>
              </w:rPr>
              <w:t>от «_____» _____________ 2018г.</w:t>
            </w:r>
          </w:p>
        </w:tc>
      </w:tr>
    </w:tbl>
    <w:p w:rsidR="00F13C6A" w:rsidRDefault="00F13C6A" w:rsidP="007A4202">
      <w:pPr>
        <w:pStyle w:val="af2"/>
        <w:spacing w:before="0" w:beforeAutospacing="0" w:after="0" w:afterAutospacing="0"/>
        <w:jc w:val="center"/>
        <w:rPr>
          <w:rStyle w:val="af3"/>
          <w:sz w:val="18"/>
          <w:szCs w:val="18"/>
        </w:rPr>
      </w:pPr>
    </w:p>
    <w:p w:rsidR="00BA6563" w:rsidRPr="00906D09" w:rsidRDefault="00BA6563" w:rsidP="00BA6563">
      <w:pPr>
        <w:jc w:val="center"/>
        <w:rPr>
          <w:b/>
          <w:sz w:val="22"/>
          <w:szCs w:val="22"/>
        </w:rPr>
      </w:pPr>
      <w:r w:rsidRPr="00906D09">
        <w:rPr>
          <w:b/>
          <w:sz w:val="22"/>
          <w:szCs w:val="22"/>
        </w:rPr>
        <w:t xml:space="preserve">Тарифы на аренду транспортных средств с предоставлением услуг по управлению и технической эксплуатации на </w:t>
      </w:r>
      <w:r w:rsidR="0015674A" w:rsidRPr="00906D09">
        <w:rPr>
          <w:b/>
          <w:sz w:val="22"/>
          <w:szCs w:val="22"/>
        </w:rPr>
        <w:t>201</w:t>
      </w:r>
      <w:r w:rsidR="00E62162" w:rsidRPr="00906D09">
        <w:rPr>
          <w:b/>
          <w:sz w:val="22"/>
          <w:szCs w:val="22"/>
        </w:rPr>
        <w:t>8</w:t>
      </w:r>
      <w:r w:rsidRPr="00906D09">
        <w:rPr>
          <w:b/>
          <w:sz w:val="22"/>
          <w:szCs w:val="22"/>
        </w:rPr>
        <w:t xml:space="preserve"> год</w:t>
      </w:r>
    </w:p>
    <w:p w:rsidR="0015674A" w:rsidRPr="00906D09" w:rsidRDefault="0015674A" w:rsidP="00BA6563">
      <w:pPr>
        <w:jc w:val="center"/>
        <w:rPr>
          <w:sz w:val="22"/>
          <w:szCs w:val="22"/>
        </w:rPr>
      </w:pPr>
    </w:p>
    <w:tbl>
      <w:tblPr>
        <w:tblStyle w:val="aa"/>
        <w:tblW w:w="0" w:type="auto"/>
        <w:tblLook w:val="04A0"/>
      </w:tblPr>
      <w:tblGrid>
        <w:gridCol w:w="3180"/>
        <w:gridCol w:w="3180"/>
        <w:gridCol w:w="3181"/>
        <w:gridCol w:w="3181"/>
        <w:gridCol w:w="3181"/>
      </w:tblGrid>
      <w:tr w:rsidR="00E62162" w:rsidRPr="00906D09" w:rsidTr="00E62162"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62162" w:rsidRPr="00906D09" w:rsidTr="00E62162"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62162" w:rsidRPr="00906D09" w:rsidTr="00E62162"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62162" w:rsidRPr="00906D09" w:rsidTr="00E62162"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62162" w:rsidRPr="00906D09" w:rsidTr="00E62162"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0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81" w:type="dxa"/>
          </w:tcPr>
          <w:p w:rsidR="00E62162" w:rsidRPr="00906D09" w:rsidRDefault="00E62162" w:rsidP="007A4202">
            <w:pPr>
              <w:rPr>
                <w:rStyle w:val="FontStyle64"/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15674A" w:rsidRPr="00906D09" w:rsidRDefault="0015674A" w:rsidP="007A4202">
      <w:pPr>
        <w:rPr>
          <w:rStyle w:val="FontStyle64"/>
          <w:rFonts w:ascii="Times New Roman" w:hAnsi="Times New Roman" w:cs="Times New Roman"/>
          <w:sz w:val="22"/>
          <w:szCs w:val="22"/>
        </w:rPr>
      </w:pPr>
    </w:p>
    <w:p w:rsidR="00E62162" w:rsidRPr="00906D09" w:rsidRDefault="00E62162" w:rsidP="007A4202">
      <w:pPr>
        <w:rPr>
          <w:rStyle w:val="FontStyle64"/>
          <w:rFonts w:ascii="Times New Roman" w:hAnsi="Times New Roman" w:cs="Times New Roman"/>
          <w:sz w:val="22"/>
          <w:szCs w:val="22"/>
        </w:rPr>
      </w:pPr>
    </w:p>
    <w:tbl>
      <w:tblPr>
        <w:tblW w:w="14195" w:type="dxa"/>
        <w:tblLayout w:type="fixed"/>
        <w:tblLook w:val="01E0"/>
      </w:tblPr>
      <w:tblGrid>
        <w:gridCol w:w="4868"/>
        <w:gridCol w:w="4596"/>
        <w:gridCol w:w="4731"/>
      </w:tblGrid>
      <w:tr w:rsidR="004504F1" w:rsidRPr="00906D09" w:rsidTr="00D0771A">
        <w:trPr>
          <w:trHeight w:val="87"/>
        </w:trPr>
        <w:tc>
          <w:tcPr>
            <w:tcW w:w="4868" w:type="dxa"/>
          </w:tcPr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  <w:u w:val="single"/>
              </w:rPr>
              <w:t>АРЕНДОДАТЕЛЬ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>__________________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 xml:space="preserve">________ «___________» 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906D09" w:rsidRDefault="004504F1" w:rsidP="00FB52DD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>__________________________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 xml:space="preserve">                                   Ф.И.О.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4596" w:type="dxa"/>
          </w:tcPr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4731" w:type="dxa"/>
          </w:tcPr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906D09" w:rsidRDefault="004504F1" w:rsidP="00FB52DD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  <w:u w:val="single"/>
              </w:rPr>
              <w:t>АРЕНДАТОР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>Генеральный директор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>ТОО «Богатырь Комир»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906D09" w:rsidRDefault="004504F1" w:rsidP="00FB52DD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>__________________________</w:t>
            </w:r>
          </w:p>
          <w:p w:rsidR="004504F1" w:rsidRPr="00906D09" w:rsidRDefault="004504F1" w:rsidP="00FB52DD">
            <w:pPr>
              <w:tabs>
                <w:tab w:val="left" w:pos="2427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 xml:space="preserve">                        Абдыгулов М.К.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906D09" w:rsidRDefault="004504F1" w:rsidP="00FB52DD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4504F1" w:rsidRPr="00906D09" w:rsidRDefault="004504F1" w:rsidP="00FB52DD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4504F1" w:rsidRPr="00906D09" w:rsidRDefault="004504F1" w:rsidP="00FB52DD">
            <w:pPr>
              <w:tabs>
                <w:tab w:val="left" w:pos="687"/>
                <w:tab w:val="left" w:pos="3972"/>
              </w:tabs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 xml:space="preserve">  ___________________________</w:t>
            </w:r>
          </w:p>
          <w:p w:rsidR="004504F1" w:rsidRPr="00906D09" w:rsidRDefault="004504F1" w:rsidP="00FB52DD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906D09">
              <w:rPr>
                <w:b/>
                <w:bCs/>
                <w:sz w:val="22"/>
                <w:szCs w:val="22"/>
              </w:rPr>
              <w:t xml:space="preserve">                               Корсаков Н.Н.</w:t>
            </w:r>
          </w:p>
          <w:p w:rsidR="004504F1" w:rsidRPr="00906D09" w:rsidRDefault="004504F1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7A4202" w:rsidRDefault="007A4202" w:rsidP="0015674A">
      <w:pPr>
        <w:jc w:val="both"/>
        <w:rPr>
          <w:b/>
          <w:sz w:val="22"/>
          <w:szCs w:val="22"/>
        </w:rPr>
        <w:sectPr w:rsidR="007A4202" w:rsidSect="007A4202">
          <w:pgSz w:w="16838" w:h="11906" w:orient="landscape"/>
          <w:pgMar w:top="709" w:right="249" w:bottom="1077" w:left="902" w:header="709" w:footer="709" w:gutter="0"/>
          <w:cols w:space="708"/>
          <w:docGrid w:linePitch="360"/>
        </w:sectPr>
      </w:pPr>
    </w:p>
    <w:tbl>
      <w:tblPr>
        <w:tblStyle w:val="aa"/>
        <w:tblW w:w="103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2"/>
        <w:gridCol w:w="4253"/>
      </w:tblGrid>
      <w:tr w:rsidR="00E62162" w:rsidTr="00E62162">
        <w:tc>
          <w:tcPr>
            <w:tcW w:w="6062" w:type="dxa"/>
          </w:tcPr>
          <w:p w:rsidR="00E62162" w:rsidRDefault="00E62162" w:rsidP="00FB52DD">
            <w:pPr>
              <w:pStyle w:val="af2"/>
              <w:spacing w:before="0" w:beforeAutospacing="0" w:after="0" w:afterAutospacing="0"/>
              <w:jc w:val="center"/>
              <w:rPr>
                <w:rStyle w:val="af3"/>
                <w:sz w:val="18"/>
                <w:szCs w:val="18"/>
              </w:rPr>
            </w:pPr>
          </w:p>
        </w:tc>
        <w:tc>
          <w:tcPr>
            <w:tcW w:w="4253" w:type="dxa"/>
          </w:tcPr>
          <w:p w:rsidR="00E62162" w:rsidRPr="00E62162" w:rsidRDefault="00E62162" w:rsidP="00FB52DD">
            <w:pPr>
              <w:pStyle w:val="af2"/>
              <w:spacing w:before="0" w:beforeAutospacing="0" w:after="0" w:afterAutospacing="0"/>
              <w:rPr>
                <w:b/>
                <w:bCs/>
                <w:sz w:val="20"/>
                <w:szCs w:val="20"/>
              </w:rPr>
            </w:pPr>
            <w:r w:rsidRPr="00E62162">
              <w:rPr>
                <w:b/>
                <w:bCs/>
                <w:sz w:val="20"/>
                <w:szCs w:val="20"/>
              </w:rPr>
              <w:t>Приложение №2</w:t>
            </w:r>
          </w:p>
          <w:p w:rsidR="00E62162" w:rsidRPr="00E62162" w:rsidRDefault="00E62162" w:rsidP="00FB52DD">
            <w:pPr>
              <w:pStyle w:val="a4"/>
              <w:jc w:val="left"/>
              <w:rPr>
                <w:szCs w:val="20"/>
              </w:rPr>
            </w:pPr>
            <w:r w:rsidRPr="00E62162">
              <w:rPr>
                <w:szCs w:val="20"/>
                <w:lang w:val="kk-KZ"/>
              </w:rPr>
              <w:t>к</w:t>
            </w:r>
            <w:r w:rsidRPr="00E62162">
              <w:rPr>
                <w:szCs w:val="20"/>
              </w:rPr>
              <w:t xml:space="preserve"> Договору о предоставлении транспортного средства (легкового автомобиля) с предоставлением услуг по управлению и технической эксплуатации</w:t>
            </w:r>
          </w:p>
          <w:p w:rsidR="00E62162" w:rsidRPr="00E62162" w:rsidRDefault="00E62162" w:rsidP="00FB52DD">
            <w:pPr>
              <w:pStyle w:val="af2"/>
              <w:spacing w:before="0" w:beforeAutospacing="0" w:after="0" w:afterAutospacing="0"/>
              <w:rPr>
                <w:b/>
                <w:bCs/>
                <w:sz w:val="20"/>
                <w:szCs w:val="20"/>
              </w:rPr>
            </w:pPr>
            <w:r w:rsidRPr="00E62162">
              <w:rPr>
                <w:b/>
                <w:bCs/>
                <w:sz w:val="20"/>
                <w:szCs w:val="20"/>
              </w:rPr>
              <w:t>№____________________</w:t>
            </w:r>
          </w:p>
          <w:p w:rsidR="00E62162" w:rsidRDefault="00E62162" w:rsidP="00FB52DD">
            <w:pPr>
              <w:pStyle w:val="af2"/>
              <w:spacing w:before="0" w:beforeAutospacing="0" w:after="0" w:afterAutospacing="0"/>
              <w:rPr>
                <w:rStyle w:val="af3"/>
                <w:sz w:val="18"/>
                <w:szCs w:val="18"/>
              </w:rPr>
            </w:pPr>
            <w:r w:rsidRPr="00E62162">
              <w:rPr>
                <w:b/>
                <w:bCs/>
                <w:sz w:val="20"/>
                <w:szCs w:val="20"/>
              </w:rPr>
              <w:t>от «_____» _____________ 2018г.</w:t>
            </w:r>
          </w:p>
        </w:tc>
      </w:tr>
    </w:tbl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>
            <wp:extent cx="6303462" cy="7081284"/>
            <wp:effectExtent l="0" t="0" r="254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7078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  <w:r>
        <w:rPr>
          <w:b/>
          <w:bCs/>
          <w:noProof/>
          <w:sz w:val="18"/>
          <w:szCs w:val="18"/>
        </w:rPr>
        <w:drawing>
          <wp:inline distT="0" distB="0" distL="0" distR="0">
            <wp:extent cx="6301105" cy="3208381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20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tbl>
      <w:tblPr>
        <w:tblW w:w="10598" w:type="dxa"/>
        <w:tblInd w:w="-459" w:type="dxa"/>
        <w:tblLayout w:type="fixed"/>
        <w:tblLook w:val="01E0"/>
      </w:tblPr>
      <w:tblGrid>
        <w:gridCol w:w="4868"/>
        <w:gridCol w:w="999"/>
        <w:gridCol w:w="4731"/>
      </w:tblGrid>
      <w:tr w:rsidR="005F6C56" w:rsidRPr="001571BF" w:rsidTr="005F6C56">
        <w:tc>
          <w:tcPr>
            <w:tcW w:w="4868" w:type="dxa"/>
          </w:tcPr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  <w:u w:val="single"/>
              </w:rPr>
              <w:t>АРЕНДОДАТЕЛЬ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__________________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________ «___________» 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5F6C56" w:rsidRPr="001571BF" w:rsidRDefault="005F6C56" w:rsidP="00FB52DD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__________________________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                                 Ф.И.О.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999" w:type="dxa"/>
          </w:tcPr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4731" w:type="dxa"/>
          </w:tcPr>
          <w:p w:rsidR="005F6C56" w:rsidRPr="001571BF" w:rsidRDefault="005F6C56" w:rsidP="00FB52DD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  <w:u w:val="single"/>
              </w:rPr>
              <w:t>АРЕНДАТОР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Генеральный директор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ТОО «Богатырь Комир»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5F6C56" w:rsidRPr="001571BF" w:rsidRDefault="005F6C56" w:rsidP="00FB52DD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__________________________</w:t>
            </w:r>
          </w:p>
          <w:p w:rsidR="005F6C56" w:rsidRPr="001571BF" w:rsidRDefault="005F6C56" w:rsidP="00FB52DD">
            <w:pPr>
              <w:tabs>
                <w:tab w:val="left" w:pos="2427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                      Абдыгулов М.К.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5F6C56" w:rsidRPr="001571BF" w:rsidRDefault="005F6C56" w:rsidP="00FB52DD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5F6C56" w:rsidRPr="001571BF" w:rsidRDefault="005F6C56" w:rsidP="00FB52DD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</w:p>
          <w:p w:rsidR="005F6C56" w:rsidRPr="001571BF" w:rsidRDefault="005F6C56" w:rsidP="00FB52DD">
            <w:pPr>
              <w:tabs>
                <w:tab w:val="left" w:pos="687"/>
                <w:tab w:val="left" w:pos="3972"/>
              </w:tabs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___________________________</w:t>
            </w:r>
          </w:p>
          <w:p w:rsidR="005F6C56" w:rsidRPr="001571BF" w:rsidRDefault="005F6C56" w:rsidP="00FB52DD">
            <w:pPr>
              <w:ind w:right="-104"/>
              <w:jc w:val="center"/>
              <w:rPr>
                <w:b/>
                <w:bCs/>
                <w:sz w:val="22"/>
                <w:szCs w:val="22"/>
              </w:rPr>
            </w:pPr>
            <w:r w:rsidRPr="001571BF">
              <w:rPr>
                <w:b/>
                <w:bCs/>
                <w:sz w:val="22"/>
                <w:szCs w:val="22"/>
              </w:rPr>
              <w:t xml:space="preserve">                               Корсаков Н.Н.</w:t>
            </w:r>
          </w:p>
          <w:p w:rsidR="005F6C56" w:rsidRPr="001571BF" w:rsidRDefault="005F6C56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5F6C56" w:rsidRDefault="005F6C56" w:rsidP="0015674A">
      <w:pPr>
        <w:jc w:val="both"/>
        <w:rPr>
          <w:b/>
          <w:bCs/>
          <w:noProof/>
          <w:sz w:val="18"/>
          <w:szCs w:val="18"/>
        </w:rPr>
      </w:pPr>
    </w:p>
    <w:p w:rsidR="0015674A" w:rsidRPr="000270BF" w:rsidRDefault="0015674A" w:rsidP="0015674A">
      <w:pPr>
        <w:jc w:val="both"/>
        <w:rPr>
          <w:sz w:val="22"/>
          <w:szCs w:val="22"/>
        </w:rPr>
      </w:pPr>
    </w:p>
    <w:tbl>
      <w:tblPr>
        <w:tblStyle w:val="aa"/>
        <w:tblW w:w="103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2"/>
        <w:gridCol w:w="4253"/>
      </w:tblGrid>
      <w:tr w:rsidR="00E62162" w:rsidTr="00FB52DD">
        <w:tc>
          <w:tcPr>
            <w:tcW w:w="6062" w:type="dxa"/>
          </w:tcPr>
          <w:p w:rsidR="00E62162" w:rsidRDefault="00E62162" w:rsidP="005F6C56">
            <w:pPr>
              <w:pStyle w:val="af2"/>
              <w:spacing w:before="0" w:beforeAutospacing="0" w:after="0" w:afterAutospacing="0"/>
              <w:jc w:val="right"/>
              <w:rPr>
                <w:rStyle w:val="af3"/>
                <w:sz w:val="18"/>
                <w:szCs w:val="18"/>
              </w:rPr>
            </w:pPr>
          </w:p>
          <w:p w:rsidR="005F6C56" w:rsidRDefault="005F6C56" w:rsidP="005F6C56">
            <w:pPr>
              <w:pStyle w:val="af2"/>
              <w:spacing w:before="0" w:beforeAutospacing="0" w:after="0" w:afterAutospacing="0"/>
              <w:jc w:val="right"/>
              <w:rPr>
                <w:rStyle w:val="af3"/>
                <w:sz w:val="18"/>
                <w:szCs w:val="18"/>
              </w:rPr>
            </w:pPr>
          </w:p>
          <w:p w:rsidR="005F6C56" w:rsidRDefault="005F6C56" w:rsidP="005F6C56">
            <w:pPr>
              <w:pStyle w:val="af2"/>
              <w:spacing w:before="0" w:beforeAutospacing="0" w:after="0" w:afterAutospacing="0"/>
              <w:jc w:val="right"/>
              <w:rPr>
                <w:rStyle w:val="af3"/>
                <w:sz w:val="18"/>
                <w:szCs w:val="18"/>
              </w:rPr>
            </w:pPr>
          </w:p>
          <w:p w:rsidR="005F6C56" w:rsidRDefault="005F6C56" w:rsidP="00FB52DD">
            <w:pPr>
              <w:pStyle w:val="af2"/>
              <w:spacing w:before="0" w:beforeAutospacing="0" w:after="0" w:afterAutospacing="0"/>
              <w:jc w:val="center"/>
              <w:rPr>
                <w:rStyle w:val="af3"/>
                <w:sz w:val="18"/>
                <w:szCs w:val="18"/>
              </w:rPr>
            </w:pPr>
          </w:p>
        </w:tc>
        <w:tc>
          <w:tcPr>
            <w:tcW w:w="4253" w:type="dxa"/>
          </w:tcPr>
          <w:p w:rsidR="00E62162" w:rsidRPr="00E62162" w:rsidRDefault="00E62162" w:rsidP="00FB52DD">
            <w:pPr>
              <w:pStyle w:val="af2"/>
              <w:spacing w:before="0" w:beforeAutospacing="0" w:after="0" w:afterAutospacing="0"/>
              <w:rPr>
                <w:b/>
                <w:bCs/>
                <w:sz w:val="20"/>
                <w:szCs w:val="20"/>
              </w:rPr>
            </w:pPr>
            <w:r w:rsidRPr="00E62162">
              <w:rPr>
                <w:b/>
                <w:bCs/>
                <w:sz w:val="20"/>
                <w:szCs w:val="20"/>
              </w:rPr>
              <w:t>Приложение №</w:t>
            </w:r>
            <w:r>
              <w:rPr>
                <w:b/>
                <w:bCs/>
                <w:sz w:val="20"/>
                <w:szCs w:val="20"/>
              </w:rPr>
              <w:t>3</w:t>
            </w:r>
          </w:p>
          <w:p w:rsidR="00E62162" w:rsidRPr="00E62162" w:rsidRDefault="00E62162" w:rsidP="00FB52DD">
            <w:pPr>
              <w:pStyle w:val="a4"/>
              <w:jc w:val="left"/>
              <w:rPr>
                <w:szCs w:val="20"/>
              </w:rPr>
            </w:pPr>
            <w:r w:rsidRPr="00E62162">
              <w:rPr>
                <w:szCs w:val="20"/>
                <w:lang w:val="kk-KZ"/>
              </w:rPr>
              <w:t>к</w:t>
            </w:r>
            <w:r w:rsidRPr="00E62162">
              <w:rPr>
                <w:szCs w:val="20"/>
              </w:rPr>
              <w:t xml:space="preserve"> Договору о предоставлении транспортного средства (легкового автомобиля) с предоставлением услуг по управлению и технической эксплуатации</w:t>
            </w:r>
          </w:p>
          <w:p w:rsidR="00E62162" w:rsidRPr="00E62162" w:rsidRDefault="00E62162" w:rsidP="00FB52DD">
            <w:pPr>
              <w:pStyle w:val="af2"/>
              <w:spacing w:before="0" w:beforeAutospacing="0" w:after="0" w:afterAutospacing="0"/>
              <w:rPr>
                <w:b/>
                <w:bCs/>
                <w:sz w:val="20"/>
                <w:szCs w:val="20"/>
              </w:rPr>
            </w:pPr>
            <w:r w:rsidRPr="00E62162">
              <w:rPr>
                <w:b/>
                <w:bCs/>
                <w:sz w:val="20"/>
                <w:szCs w:val="20"/>
              </w:rPr>
              <w:t>№____________________</w:t>
            </w:r>
          </w:p>
          <w:p w:rsidR="00E62162" w:rsidRDefault="00E62162" w:rsidP="00FB52DD">
            <w:pPr>
              <w:pStyle w:val="af2"/>
              <w:spacing w:before="0" w:beforeAutospacing="0" w:after="0" w:afterAutospacing="0"/>
              <w:rPr>
                <w:rStyle w:val="af3"/>
                <w:sz w:val="18"/>
                <w:szCs w:val="18"/>
              </w:rPr>
            </w:pPr>
            <w:r w:rsidRPr="00E62162">
              <w:rPr>
                <w:b/>
                <w:bCs/>
                <w:sz w:val="20"/>
                <w:szCs w:val="20"/>
              </w:rPr>
              <w:t>от «_____» _____________ 2018г.</w:t>
            </w:r>
          </w:p>
        </w:tc>
      </w:tr>
    </w:tbl>
    <w:p w:rsidR="007A4202" w:rsidRDefault="007A4202" w:rsidP="007A4202">
      <w:pPr>
        <w:pStyle w:val="af2"/>
        <w:spacing w:before="0" w:beforeAutospacing="0" w:after="0" w:afterAutospacing="0"/>
        <w:jc w:val="center"/>
        <w:rPr>
          <w:rStyle w:val="af3"/>
          <w:sz w:val="18"/>
          <w:szCs w:val="18"/>
        </w:rPr>
      </w:pPr>
    </w:p>
    <w:p w:rsidR="0015674A" w:rsidRPr="00E62162" w:rsidRDefault="0015674A" w:rsidP="0015674A">
      <w:pPr>
        <w:jc w:val="center"/>
        <w:rPr>
          <w:b/>
        </w:rPr>
      </w:pPr>
      <w:r w:rsidRPr="00E62162">
        <w:rPr>
          <w:b/>
        </w:rPr>
        <w:t>Образец</w:t>
      </w:r>
    </w:p>
    <w:p w:rsidR="00E62162" w:rsidRPr="00E62162" w:rsidRDefault="00E62162" w:rsidP="0015674A">
      <w:pPr>
        <w:jc w:val="center"/>
        <w:rPr>
          <w:b/>
        </w:rPr>
      </w:pPr>
      <w:r w:rsidRPr="00E62162">
        <w:rPr>
          <w:b/>
        </w:rPr>
        <w:t>бланка заказа</w:t>
      </w:r>
    </w:p>
    <w:p w:rsidR="0015674A" w:rsidRPr="00E62162" w:rsidRDefault="0015674A" w:rsidP="0015674A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15674A" w:rsidRPr="00E62162" w:rsidTr="00E62162">
        <w:tc>
          <w:tcPr>
            <w:tcW w:w="4785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Заказ №1</w:t>
            </w:r>
          </w:p>
        </w:tc>
        <w:tc>
          <w:tcPr>
            <w:tcW w:w="4786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</w:tbl>
    <w:p w:rsidR="0015674A" w:rsidRPr="00E62162" w:rsidRDefault="0015674A" w:rsidP="0015674A">
      <w:pPr>
        <w:rPr>
          <w:b/>
        </w:rPr>
      </w:pPr>
    </w:p>
    <w:tbl>
      <w:tblPr>
        <w:tblW w:w="96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23"/>
        <w:gridCol w:w="4824"/>
      </w:tblGrid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Дата: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Время: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Подача автомобиля по адресу: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Адрес доставки: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Марка автомобиля: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Количество пассажиров: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Наличие багажа: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Табличка на встречу: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Номер телефона: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  <w:tr w:rsidR="0015674A" w:rsidRPr="00E62162" w:rsidTr="00E62162">
        <w:trPr>
          <w:trHeight w:val="680"/>
        </w:trPr>
        <w:tc>
          <w:tcPr>
            <w:tcW w:w="4823" w:type="dxa"/>
            <w:vAlign w:val="center"/>
          </w:tcPr>
          <w:p w:rsidR="0015674A" w:rsidRPr="00E62162" w:rsidRDefault="0015674A" w:rsidP="00E62162">
            <w:pPr>
              <w:rPr>
                <w:b/>
              </w:rPr>
            </w:pPr>
            <w:r w:rsidRPr="00E62162">
              <w:rPr>
                <w:b/>
              </w:rPr>
              <w:t>Предоплата:</w:t>
            </w:r>
          </w:p>
        </w:tc>
        <w:tc>
          <w:tcPr>
            <w:tcW w:w="4824" w:type="dxa"/>
          </w:tcPr>
          <w:p w:rsidR="0015674A" w:rsidRPr="00E62162" w:rsidRDefault="0015674A" w:rsidP="00B51E22">
            <w:pPr>
              <w:rPr>
                <w:b/>
              </w:rPr>
            </w:pPr>
          </w:p>
        </w:tc>
      </w:tr>
    </w:tbl>
    <w:p w:rsidR="0015674A" w:rsidRPr="000270BF" w:rsidRDefault="0015674A" w:rsidP="0015674A"/>
    <w:tbl>
      <w:tblPr>
        <w:tblW w:w="10598" w:type="dxa"/>
        <w:tblInd w:w="-743" w:type="dxa"/>
        <w:tblLayout w:type="fixed"/>
        <w:tblLook w:val="01E0"/>
      </w:tblPr>
      <w:tblGrid>
        <w:gridCol w:w="4868"/>
        <w:gridCol w:w="999"/>
        <w:gridCol w:w="4731"/>
      </w:tblGrid>
      <w:tr w:rsidR="00E62162" w:rsidRPr="00646789" w:rsidTr="00E62162">
        <w:tc>
          <w:tcPr>
            <w:tcW w:w="4868" w:type="dxa"/>
          </w:tcPr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>
              <w:rPr>
                <w:b/>
                <w:bCs/>
                <w:u w:val="single"/>
              </w:rPr>
              <w:t>АРЕНДОДАТЕЛЬ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>__________________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 xml:space="preserve">________ «___________» 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</w:p>
          <w:p w:rsidR="00E62162" w:rsidRPr="00646789" w:rsidRDefault="00E62162" w:rsidP="00FB52DD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>__________________________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 xml:space="preserve">                                   Ф.И.О.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lang w:val="en-US"/>
              </w:rPr>
            </w:pPr>
          </w:p>
        </w:tc>
        <w:tc>
          <w:tcPr>
            <w:tcW w:w="999" w:type="dxa"/>
          </w:tcPr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lang w:val="en-US"/>
              </w:rPr>
            </w:pPr>
          </w:p>
        </w:tc>
        <w:tc>
          <w:tcPr>
            <w:tcW w:w="4731" w:type="dxa"/>
          </w:tcPr>
          <w:p w:rsidR="00E62162" w:rsidRPr="00646789" w:rsidRDefault="00E62162" w:rsidP="00FB52DD">
            <w:pPr>
              <w:jc w:val="center"/>
              <w:outlineLvl w:val="0"/>
              <w:rPr>
                <w:b/>
                <w:bCs/>
              </w:rPr>
            </w:pPr>
            <w:r>
              <w:rPr>
                <w:b/>
                <w:bCs/>
                <w:u w:val="single"/>
              </w:rPr>
              <w:t>АРЕНДАТОР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>Генеральный директор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>ТОО «Богатырь Комир»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</w:p>
          <w:p w:rsidR="00E62162" w:rsidRPr="00646789" w:rsidRDefault="00E62162" w:rsidP="00FB52DD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>__________________________</w:t>
            </w:r>
          </w:p>
          <w:p w:rsidR="00E62162" w:rsidRPr="00646789" w:rsidRDefault="00E62162" w:rsidP="00FB52DD">
            <w:pPr>
              <w:tabs>
                <w:tab w:val="left" w:pos="2427"/>
              </w:tabs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                       Абдыгулов М.К.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b/>
                <w:bCs/>
              </w:rPr>
            </w:pPr>
          </w:p>
          <w:p w:rsidR="00E62162" w:rsidRPr="00646789" w:rsidRDefault="00E62162" w:rsidP="00FB52DD">
            <w:pPr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E62162" w:rsidRPr="00646789" w:rsidRDefault="00E62162" w:rsidP="00FB52DD">
            <w:pPr>
              <w:ind w:right="-104"/>
              <w:jc w:val="center"/>
              <w:rPr>
                <w:b/>
                <w:bCs/>
              </w:rPr>
            </w:pPr>
          </w:p>
          <w:p w:rsidR="00E62162" w:rsidRPr="00646789" w:rsidRDefault="00E62162" w:rsidP="00FB52DD">
            <w:pPr>
              <w:tabs>
                <w:tab w:val="left" w:pos="687"/>
                <w:tab w:val="left" w:pos="3972"/>
              </w:tabs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 xml:space="preserve">  ___________________________</w:t>
            </w:r>
          </w:p>
          <w:p w:rsidR="00E62162" w:rsidRPr="00646789" w:rsidRDefault="00E62162" w:rsidP="00FB52DD">
            <w:pPr>
              <w:ind w:right="-104"/>
              <w:jc w:val="center"/>
              <w:rPr>
                <w:b/>
                <w:bCs/>
              </w:rPr>
            </w:pPr>
            <w:r w:rsidRPr="00646789">
              <w:rPr>
                <w:b/>
                <w:bCs/>
              </w:rPr>
              <w:t xml:space="preserve">                               Корсаков Н.Н.</w:t>
            </w:r>
          </w:p>
          <w:p w:rsidR="00E62162" w:rsidRPr="00646789" w:rsidRDefault="00E62162" w:rsidP="00FB52DD">
            <w:pPr>
              <w:autoSpaceDE w:val="0"/>
              <w:autoSpaceDN w:val="0"/>
              <w:adjustRightInd w:val="0"/>
              <w:ind w:right="-104"/>
              <w:jc w:val="center"/>
              <w:rPr>
                <w:lang w:val="en-US"/>
              </w:rPr>
            </w:pPr>
          </w:p>
        </w:tc>
      </w:tr>
    </w:tbl>
    <w:p w:rsidR="0015674A" w:rsidRPr="000270BF" w:rsidRDefault="0015674A" w:rsidP="00E62162">
      <w:pPr>
        <w:jc w:val="center"/>
        <w:rPr>
          <w:sz w:val="20"/>
          <w:szCs w:val="20"/>
        </w:rPr>
      </w:pPr>
    </w:p>
    <w:sectPr w:rsidR="0015674A" w:rsidRPr="000270BF" w:rsidSect="00E62162">
      <w:pgSz w:w="11906" w:h="16838"/>
      <w:pgMar w:top="902" w:right="707" w:bottom="249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1994" w:rsidRDefault="00781994">
      <w:r>
        <w:separator/>
      </w:r>
    </w:p>
  </w:endnote>
  <w:endnote w:type="continuationSeparator" w:id="0">
    <w:p w:rsidR="00781994" w:rsidRDefault="007819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PetersburgCTT">
    <w:altName w:val="Times New Roman"/>
    <w:charset w:val="00"/>
    <w:family w:val="roman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5B46" w:rsidRDefault="00F6559C" w:rsidP="006138A0">
    <w:pPr>
      <w:pStyle w:val="ab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 w:rsidR="00F65B46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65B46" w:rsidRDefault="00F65B46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5B46" w:rsidRPr="006138A0" w:rsidRDefault="00F6559C" w:rsidP="006138A0">
    <w:pPr>
      <w:pStyle w:val="ab"/>
      <w:framePr w:wrap="around" w:vAnchor="text" w:hAnchor="margin" w:xAlign="center" w:y="1"/>
      <w:rPr>
        <w:rStyle w:val="ac"/>
        <w:sz w:val="16"/>
        <w:szCs w:val="16"/>
      </w:rPr>
    </w:pPr>
    <w:r w:rsidRPr="006138A0">
      <w:rPr>
        <w:rStyle w:val="ac"/>
        <w:sz w:val="16"/>
        <w:szCs w:val="16"/>
      </w:rPr>
      <w:fldChar w:fldCharType="begin"/>
    </w:r>
    <w:r w:rsidR="00F65B46" w:rsidRPr="006138A0">
      <w:rPr>
        <w:rStyle w:val="ac"/>
        <w:sz w:val="16"/>
        <w:szCs w:val="16"/>
      </w:rPr>
      <w:instrText xml:space="preserve">PAGE  </w:instrText>
    </w:r>
    <w:r w:rsidRPr="006138A0">
      <w:rPr>
        <w:rStyle w:val="ac"/>
        <w:sz w:val="16"/>
        <w:szCs w:val="16"/>
      </w:rPr>
      <w:fldChar w:fldCharType="separate"/>
    </w:r>
    <w:r w:rsidR="00E02185">
      <w:rPr>
        <w:rStyle w:val="ac"/>
        <w:noProof/>
        <w:sz w:val="16"/>
        <w:szCs w:val="16"/>
      </w:rPr>
      <w:t>9</w:t>
    </w:r>
    <w:r w:rsidRPr="006138A0">
      <w:rPr>
        <w:rStyle w:val="ac"/>
        <w:sz w:val="16"/>
        <w:szCs w:val="16"/>
      </w:rPr>
      <w:fldChar w:fldCharType="end"/>
    </w:r>
  </w:p>
  <w:p w:rsidR="00F65B46" w:rsidRDefault="00F65B4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1994" w:rsidRDefault="00781994">
      <w:r>
        <w:separator/>
      </w:r>
    </w:p>
  </w:footnote>
  <w:footnote w:type="continuationSeparator" w:id="0">
    <w:p w:rsidR="00781994" w:rsidRDefault="0078199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40A8D458"/>
    <w:lvl w:ilvl="0">
      <w:start w:val="1"/>
      <w:numFmt w:val="decimal"/>
      <w:lvlText w:val="%1."/>
      <w:lvlJc w:val="left"/>
      <w:pPr>
        <w:tabs>
          <w:tab w:val="num" w:pos="-1701"/>
        </w:tabs>
        <w:ind w:left="-1701" w:hanging="851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hanging="1134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0" w:hanging="851"/>
      </w:p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28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600" w:hanging="72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4320" w:hanging="72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5040" w:hanging="72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760" w:hanging="72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6480" w:hanging="720"/>
      </w:pPr>
    </w:lvl>
  </w:abstractNum>
  <w:abstractNum w:abstractNumId="1">
    <w:nsid w:val="029A7490"/>
    <w:multiLevelType w:val="hybridMultilevel"/>
    <w:tmpl w:val="294A4F0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254E5388"/>
    <w:multiLevelType w:val="multilevel"/>
    <w:tmpl w:val="C29C7EB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2AF826FB"/>
    <w:multiLevelType w:val="hybridMultilevel"/>
    <w:tmpl w:val="75D046F2"/>
    <w:lvl w:ilvl="0" w:tplc="6EB8E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EDCC42C">
      <w:numFmt w:val="none"/>
      <w:lvlText w:val=""/>
      <w:lvlJc w:val="left"/>
      <w:pPr>
        <w:tabs>
          <w:tab w:val="num" w:pos="360"/>
        </w:tabs>
      </w:pPr>
    </w:lvl>
    <w:lvl w:ilvl="2" w:tplc="6E648A8A">
      <w:numFmt w:val="none"/>
      <w:lvlText w:val=""/>
      <w:lvlJc w:val="left"/>
      <w:pPr>
        <w:tabs>
          <w:tab w:val="num" w:pos="360"/>
        </w:tabs>
      </w:pPr>
    </w:lvl>
    <w:lvl w:ilvl="3" w:tplc="4432C200">
      <w:numFmt w:val="none"/>
      <w:lvlText w:val=""/>
      <w:lvlJc w:val="left"/>
      <w:pPr>
        <w:tabs>
          <w:tab w:val="num" w:pos="360"/>
        </w:tabs>
      </w:pPr>
    </w:lvl>
    <w:lvl w:ilvl="4" w:tplc="17B250F6">
      <w:numFmt w:val="none"/>
      <w:lvlText w:val=""/>
      <w:lvlJc w:val="left"/>
      <w:pPr>
        <w:tabs>
          <w:tab w:val="num" w:pos="360"/>
        </w:tabs>
      </w:pPr>
    </w:lvl>
    <w:lvl w:ilvl="5" w:tplc="654C8CCC">
      <w:numFmt w:val="none"/>
      <w:lvlText w:val=""/>
      <w:lvlJc w:val="left"/>
      <w:pPr>
        <w:tabs>
          <w:tab w:val="num" w:pos="360"/>
        </w:tabs>
      </w:pPr>
    </w:lvl>
    <w:lvl w:ilvl="6" w:tplc="F20A32D8">
      <w:numFmt w:val="none"/>
      <w:lvlText w:val=""/>
      <w:lvlJc w:val="left"/>
      <w:pPr>
        <w:tabs>
          <w:tab w:val="num" w:pos="360"/>
        </w:tabs>
      </w:pPr>
    </w:lvl>
    <w:lvl w:ilvl="7" w:tplc="FCF289D2">
      <w:numFmt w:val="none"/>
      <w:lvlText w:val=""/>
      <w:lvlJc w:val="left"/>
      <w:pPr>
        <w:tabs>
          <w:tab w:val="num" w:pos="360"/>
        </w:tabs>
      </w:pPr>
    </w:lvl>
    <w:lvl w:ilvl="8" w:tplc="B0DA24D4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2CF208F0"/>
    <w:multiLevelType w:val="singleLevel"/>
    <w:tmpl w:val="F3628E50"/>
    <w:lvl w:ilvl="0">
      <w:start w:val="1"/>
      <w:numFmt w:val="bullet"/>
      <w:pStyle w:val="a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">
    <w:nsid w:val="4C187B57"/>
    <w:multiLevelType w:val="multilevel"/>
    <w:tmpl w:val="3C7494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61ED186A"/>
    <w:multiLevelType w:val="multilevel"/>
    <w:tmpl w:val="A14EDF2E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>
    <w:nsid w:val="799A6B7E"/>
    <w:multiLevelType w:val="hybridMultilevel"/>
    <w:tmpl w:val="75D046F2"/>
    <w:lvl w:ilvl="0" w:tplc="6EB8E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EDCC42C">
      <w:numFmt w:val="none"/>
      <w:lvlText w:val=""/>
      <w:lvlJc w:val="left"/>
      <w:pPr>
        <w:tabs>
          <w:tab w:val="num" w:pos="360"/>
        </w:tabs>
      </w:pPr>
    </w:lvl>
    <w:lvl w:ilvl="2" w:tplc="6E648A8A">
      <w:numFmt w:val="none"/>
      <w:lvlText w:val=""/>
      <w:lvlJc w:val="left"/>
      <w:pPr>
        <w:tabs>
          <w:tab w:val="num" w:pos="360"/>
        </w:tabs>
      </w:pPr>
    </w:lvl>
    <w:lvl w:ilvl="3" w:tplc="4432C200">
      <w:numFmt w:val="none"/>
      <w:lvlText w:val=""/>
      <w:lvlJc w:val="left"/>
      <w:pPr>
        <w:tabs>
          <w:tab w:val="num" w:pos="360"/>
        </w:tabs>
      </w:pPr>
    </w:lvl>
    <w:lvl w:ilvl="4" w:tplc="17B250F6">
      <w:numFmt w:val="none"/>
      <w:lvlText w:val=""/>
      <w:lvlJc w:val="left"/>
      <w:pPr>
        <w:tabs>
          <w:tab w:val="num" w:pos="360"/>
        </w:tabs>
      </w:pPr>
    </w:lvl>
    <w:lvl w:ilvl="5" w:tplc="654C8CCC">
      <w:numFmt w:val="none"/>
      <w:lvlText w:val=""/>
      <w:lvlJc w:val="left"/>
      <w:pPr>
        <w:tabs>
          <w:tab w:val="num" w:pos="360"/>
        </w:tabs>
      </w:pPr>
    </w:lvl>
    <w:lvl w:ilvl="6" w:tplc="F20A32D8">
      <w:numFmt w:val="none"/>
      <w:lvlText w:val=""/>
      <w:lvlJc w:val="left"/>
      <w:pPr>
        <w:tabs>
          <w:tab w:val="num" w:pos="360"/>
        </w:tabs>
      </w:pPr>
    </w:lvl>
    <w:lvl w:ilvl="7" w:tplc="FCF289D2">
      <w:numFmt w:val="none"/>
      <w:lvlText w:val=""/>
      <w:lvlJc w:val="left"/>
      <w:pPr>
        <w:tabs>
          <w:tab w:val="num" w:pos="360"/>
        </w:tabs>
      </w:pPr>
    </w:lvl>
    <w:lvl w:ilvl="8" w:tplc="B0DA24D4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attachedTemplate r:id="rId1"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A4B04"/>
    <w:rsid w:val="0000168C"/>
    <w:rsid w:val="00001D12"/>
    <w:rsid w:val="00001D27"/>
    <w:rsid w:val="00002931"/>
    <w:rsid w:val="00017361"/>
    <w:rsid w:val="000204E3"/>
    <w:rsid w:val="0002416F"/>
    <w:rsid w:val="0002535A"/>
    <w:rsid w:val="00026744"/>
    <w:rsid w:val="00031B93"/>
    <w:rsid w:val="00032609"/>
    <w:rsid w:val="00037D92"/>
    <w:rsid w:val="00053C20"/>
    <w:rsid w:val="0006530F"/>
    <w:rsid w:val="00096E72"/>
    <w:rsid w:val="000A4B04"/>
    <w:rsid w:val="000A62FD"/>
    <w:rsid w:val="000A7C25"/>
    <w:rsid w:val="000B4647"/>
    <w:rsid w:val="000C0202"/>
    <w:rsid w:val="000C0F99"/>
    <w:rsid w:val="000C26D4"/>
    <w:rsid w:val="000C7091"/>
    <w:rsid w:val="000C7368"/>
    <w:rsid w:val="000C7D9F"/>
    <w:rsid w:val="000C7FDA"/>
    <w:rsid w:val="000D19EC"/>
    <w:rsid w:val="000E4F36"/>
    <w:rsid w:val="000F4CD3"/>
    <w:rsid w:val="00100FA5"/>
    <w:rsid w:val="00103EFC"/>
    <w:rsid w:val="00107225"/>
    <w:rsid w:val="001134C4"/>
    <w:rsid w:val="001256A8"/>
    <w:rsid w:val="00126189"/>
    <w:rsid w:val="00133BB2"/>
    <w:rsid w:val="00152D64"/>
    <w:rsid w:val="0015522F"/>
    <w:rsid w:val="0015674A"/>
    <w:rsid w:val="00156B5A"/>
    <w:rsid w:val="001571BF"/>
    <w:rsid w:val="00162853"/>
    <w:rsid w:val="00164DB0"/>
    <w:rsid w:val="00166C82"/>
    <w:rsid w:val="00166DF0"/>
    <w:rsid w:val="00172E59"/>
    <w:rsid w:val="001817A7"/>
    <w:rsid w:val="001821C2"/>
    <w:rsid w:val="00185902"/>
    <w:rsid w:val="00190BC7"/>
    <w:rsid w:val="00191934"/>
    <w:rsid w:val="00194CE9"/>
    <w:rsid w:val="00194F33"/>
    <w:rsid w:val="001B357D"/>
    <w:rsid w:val="001C0B29"/>
    <w:rsid w:val="001C4464"/>
    <w:rsid w:val="001C4EB6"/>
    <w:rsid w:val="001C77C3"/>
    <w:rsid w:val="001D7F5B"/>
    <w:rsid w:val="001E26AA"/>
    <w:rsid w:val="001E5371"/>
    <w:rsid w:val="001F215A"/>
    <w:rsid w:val="001F4A37"/>
    <w:rsid w:val="001F7FC0"/>
    <w:rsid w:val="002101FE"/>
    <w:rsid w:val="0023253C"/>
    <w:rsid w:val="00235A37"/>
    <w:rsid w:val="00237804"/>
    <w:rsid w:val="00243F3E"/>
    <w:rsid w:val="00245EFD"/>
    <w:rsid w:val="00257A3F"/>
    <w:rsid w:val="00262275"/>
    <w:rsid w:val="00267E87"/>
    <w:rsid w:val="00282B11"/>
    <w:rsid w:val="00283890"/>
    <w:rsid w:val="00283C47"/>
    <w:rsid w:val="00286216"/>
    <w:rsid w:val="00296391"/>
    <w:rsid w:val="002A3A39"/>
    <w:rsid w:val="002B1F73"/>
    <w:rsid w:val="002B4A56"/>
    <w:rsid w:val="002B562C"/>
    <w:rsid w:val="002B5A76"/>
    <w:rsid w:val="002B626F"/>
    <w:rsid w:val="002B6B44"/>
    <w:rsid w:val="002C2E92"/>
    <w:rsid w:val="002C5D2D"/>
    <w:rsid w:val="002C6AB4"/>
    <w:rsid w:val="002E1992"/>
    <w:rsid w:val="002E2782"/>
    <w:rsid w:val="002E790F"/>
    <w:rsid w:val="002F1661"/>
    <w:rsid w:val="002F1F05"/>
    <w:rsid w:val="002F78F0"/>
    <w:rsid w:val="00300F78"/>
    <w:rsid w:val="003103EC"/>
    <w:rsid w:val="00314438"/>
    <w:rsid w:val="003349B1"/>
    <w:rsid w:val="00337D6A"/>
    <w:rsid w:val="0034765C"/>
    <w:rsid w:val="0035066E"/>
    <w:rsid w:val="00350C2F"/>
    <w:rsid w:val="00352454"/>
    <w:rsid w:val="00371DAC"/>
    <w:rsid w:val="00373F85"/>
    <w:rsid w:val="003758A6"/>
    <w:rsid w:val="00375F94"/>
    <w:rsid w:val="00380FBE"/>
    <w:rsid w:val="003811CD"/>
    <w:rsid w:val="003859FB"/>
    <w:rsid w:val="00391FE6"/>
    <w:rsid w:val="00395183"/>
    <w:rsid w:val="003A1235"/>
    <w:rsid w:val="003A2F38"/>
    <w:rsid w:val="003A4698"/>
    <w:rsid w:val="003C63D1"/>
    <w:rsid w:val="003C6CEC"/>
    <w:rsid w:val="003D6303"/>
    <w:rsid w:val="003F1BF2"/>
    <w:rsid w:val="003F7E78"/>
    <w:rsid w:val="004020B5"/>
    <w:rsid w:val="00404E32"/>
    <w:rsid w:val="004058BA"/>
    <w:rsid w:val="0040601D"/>
    <w:rsid w:val="00412E5F"/>
    <w:rsid w:val="00421A09"/>
    <w:rsid w:val="00424A32"/>
    <w:rsid w:val="00425CE5"/>
    <w:rsid w:val="00426D06"/>
    <w:rsid w:val="0043523F"/>
    <w:rsid w:val="00437DE1"/>
    <w:rsid w:val="0044104F"/>
    <w:rsid w:val="004504F1"/>
    <w:rsid w:val="00460A6D"/>
    <w:rsid w:val="004641EA"/>
    <w:rsid w:val="00483A5B"/>
    <w:rsid w:val="0048420F"/>
    <w:rsid w:val="00486238"/>
    <w:rsid w:val="00486863"/>
    <w:rsid w:val="00493905"/>
    <w:rsid w:val="00493B00"/>
    <w:rsid w:val="004A07FB"/>
    <w:rsid w:val="004A1DCD"/>
    <w:rsid w:val="004C0535"/>
    <w:rsid w:val="004C39BF"/>
    <w:rsid w:val="004C3AEB"/>
    <w:rsid w:val="004C42CD"/>
    <w:rsid w:val="004C7393"/>
    <w:rsid w:val="004D1875"/>
    <w:rsid w:val="004E0AB2"/>
    <w:rsid w:val="004E41A4"/>
    <w:rsid w:val="004E5C67"/>
    <w:rsid w:val="004F3BA3"/>
    <w:rsid w:val="004F5328"/>
    <w:rsid w:val="004F5DE2"/>
    <w:rsid w:val="00500DCF"/>
    <w:rsid w:val="00501D05"/>
    <w:rsid w:val="00505166"/>
    <w:rsid w:val="00505352"/>
    <w:rsid w:val="00513DC3"/>
    <w:rsid w:val="0051506F"/>
    <w:rsid w:val="00517327"/>
    <w:rsid w:val="0052743A"/>
    <w:rsid w:val="005332D1"/>
    <w:rsid w:val="005370E7"/>
    <w:rsid w:val="00547C32"/>
    <w:rsid w:val="00553B10"/>
    <w:rsid w:val="005567C9"/>
    <w:rsid w:val="0056109E"/>
    <w:rsid w:val="00566FEA"/>
    <w:rsid w:val="00572486"/>
    <w:rsid w:val="00572831"/>
    <w:rsid w:val="00574157"/>
    <w:rsid w:val="005757D3"/>
    <w:rsid w:val="00575A08"/>
    <w:rsid w:val="00595416"/>
    <w:rsid w:val="0059602A"/>
    <w:rsid w:val="005A1E01"/>
    <w:rsid w:val="005A6EBC"/>
    <w:rsid w:val="005B44E1"/>
    <w:rsid w:val="005B6C47"/>
    <w:rsid w:val="005B7022"/>
    <w:rsid w:val="005C04D0"/>
    <w:rsid w:val="005C0B46"/>
    <w:rsid w:val="005C6FE1"/>
    <w:rsid w:val="005D0491"/>
    <w:rsid w:val="005D4780"/>
    <w:rsid w:val="005D5FC0"/>
    <w:rsid w:val="005D7F6B"/>
    <w:rsid w:val="005E1BC3"/>
    <w:rsid w:val="005E4E26"/>
    <w:rsid w:val="005E7517"/>
    <w:rsid w:val="005F6C56"/>
    <w:rsid w:val="006016BC"/>
    <w:rsid w:val="00613836"/>
    <w:rsid w:val="006138A0"/>
    <w:rsid w:val="0061739A"/>
    <w:rsid w:val="0062171D"/>
    <w:rsid w:val="00621FBC"/>
    <w:rsid w:val="00623E18"/>
    <w:rsid w:val="0062465D"/>
    <w:rsid w:val="00625C95"/>
    <w:rsid w:val="006315E5"/>
    <w:rsid w:val="0063331F"/>
    <w:rsid w:val="00657B85"/>
    <w:rsid w:val="0066250B"/>
    <w:rsid w:val="00663045"/>
    <w:rsid w:val="00680CDA"/>
    <w:rsid w:val="0068315D"/>
    <w:rsid w:val="0068636C"/>
    <w:rsid w:val="0068691D"/>
    <w:rsid w:val="0069032D"/>
    <w:rsid w:val="006A3601"/>
    <w:rsid w:val="006A55AD"/>
    <w:rsid w:val="006B0191"/>
    <w:rsid w:val="006B04DD"/>
    <w:rsid w:val="006B5315"/>
    <w:rsid w:val="006B5D7F"/>
    <w:rsid w:val="006B7890"/>
    <w:rsid w:val="006D1296"/>
    <w:rsid w:val="006E2762"/>
    <w:rsid w:val="006E47BC"/>
    <w:rsid w:val="006F76F1"/>
    <w:rsid w:val="00702045"/>
    <w:rsid w:val="007021DA"/>
    <w:rsid w:val="007038E2"/>
    <w:rsid w:val="00704FA6"/>
    <w:rsid w:val="00727FD5"/>
    <w:rsid w:val="00730CDF"/>
    <w:rsid w:val="00731C6A"/>
    <w:rsid w:val="007343B0"/>
    <w:rsid w:val="0073763B"/>
    <w:rsid w:val="00737C0D"/>
    <w:rsid w:val="00741A58"/>
    <w:rsid w:val="00744DD0"/>
    <w:rsid w:val="007608CA"/>
    <w:rsid w:val="00763A46"/>
    <w:rsid w:val="00764086"/>
    <w:rsid w:val="00766AB8"/>
    <w:rsid w:val="00767E80"/>
    <w:rsid w:val="00770020"/>
    <w:rsid w:val="00772326"/>
    <w:rsid w:val="00775E19"/>
    <w:rsid w:val="00781994"/>
    <w:rsid w:val="00790751"/>
    <w:rsid w:val="00794FF0"/>
    <w:rsid w:val="007A0E8C"/>
    <w:rsid w:val="007A4202"/>
    <w:rsid w:val="007B2077"/>
    <w:rsid w:val="007B46F5"/>
    <w:rsid w:val="007B534C"/>
    <w:rsid w:val="007B5828"/>
    <w:rsid w:val="007C0A45"/>
    <w:rsid w:val="007E0CAF"/>
    <w:rsid w:val="007E3204"/>
    <w:rsid w:val="007E43ED"/>
    <w:rsid w:val="007E50B1"/>
    <w:rsid w:val="00807BFE"/>
    <w:rsid w:val="00815145"/>
    <w:rsid w:val="0081632B"/>
    <w:rsid w:val="008325E6"/>
    <w:rsid w:val="00833D7A"/>
    <w:rsid w:val="00840E0E"/>
    <w:rsid w:val="00845E2F"/>
    <w:rsid w:val="008631DF"/>
    <w:rsid w:val="00864937"/>
    <w:rsid w:val="00867F01"/>
    <w:rsid w:val="0087170C"/>
    <w:rsid w:val="00883639"/>
    <w:rsid w:val="0088792D"/>
    <w:rsid w:val="00890163"/>
    <w:rsid w:val="008907AF"/>
    <w:rsid w:val="00893016"/>
    <w:rsid w:val="008958A6"/>
    <w:rsid w:val="008A3681"/>
    <w:rsid w:val="008B4879"/>
    <w:rsid w:val="008B757A"/>
    <w:rsid w:val="008B76E1"/>
    <w:rsid w:val="008C3A26"/>
    <w:rsid w:val="008F0DE8"/>
    <w:rsid w:val="008F459D"/>
    <w:rsid w:val="008F7581"/>
    <w:rsid w:val="00906D09"/>
    <w:rsid w:val="00907EEF"/>
    <w:rsid w:val="009101BD"/>
    <w:rsid w:val="0092241D"/>
    <w:rsid w:val="00924ED2"/>
    <w:rsid w:val="00942AC6"/>
    <w:rsid w:val="00945C37"/>
    <w:rsid w:val="00946FF8"/>
    <w:rsid w:val="00947CC5"/>
    <w:rsid w:val="00953492"/>
    <w:rsid w:val="00955C1D"/>
    <w:rsid w:val="00962813"/>
    <w:rsid w:val="00963820"/>
    <w:rsid w:val="00967804"/>
    <w:rsid w:val="00967A1D"/>
    <w:rsid w:val="009700A2"/>
    <w:rsid w:val="00970883"/>
    <w:rsid w:val="00973634"/>
    <w:rsid w:val="00980091"/>
    <w:rsid w:val="00986ED3"/>
    <w:rsid w:val="00990C6F"/>
    <w:rsid w:val="009B20EB"/>
    <w:rsid w:val="009B375B"/>
    <w:rsid w:val="009C750F"/>
    <w:rsid w:val="009D2B17"/>
    <w:rsid w:val="009D3270"/>
    <w:rsid w:val="009D6ABD"/>
    <w:rsid w:val="009E040F"/>
    <w:rsid w:val="009F08BF"/>
    <w:rsid w:val="009F26A3"/>
    <w:rsid w:val="009F4259"/>
    <w:rsid w:val="009F6DDC"/>
    <w:rsid w:val="00A1077E"/>
    <w:rsid w:val="00A11FF3"/>
    <w:rsid w:val="00A238A9"/>
    <w:rsid w:val="00A50762"/>
    <w:rsid w:val="00A71F54"/>
    <w:rsid w:val="00A848DF"/>
    <w:rsid w:val="00A86989"/>
    <w:rsid w:val="00A873D9"/>
    <w:rsid w:val="00A9396D"/>
    <w:rsid w:val="00AA2D6E"/>
    <w:rsid w:val="00AB06ED"/>
    <w:rsid w:val="00AB1576"/>
    <w:rsid w:val="00AB547D"/>
    <w:rsid w:val="00AB5B92"/>
    <w:rsid w:val="00AC47D1"/>
    <w:rsid w:val="00AD4B64"/>
    <w:rsid w:val="00AD5E17"/>
    <w:rsid w:val="00AE53E0"/>
    <w:rsid w:val="00AE6D1A"/>
    <w:rsid w:val="00AF0A0C"/>
    <w:rsid w:val="00AF5AC9"/>
    <w:rsid w:val="00AF5B85"/>
    <w:rsid w:val="00AF64D0"/>
    <w:rsid w:val="00B01F0D"/>
    <w:rsid w:val="00B02915"/>
    <w:rsid w:val="00B07F7E"/>
    <w:rsid w:val="00B122DB"/>
    <w:rsid w:val="00B126C7"/>
    <w:rsid w:val="00B1332A"/>
    <w:rsid w:val="00B236FF"/>
    <w:rsid w:val="00B25D31"/>
    <w:rsid w:val="00B27094"/>
    <w:rsid w:val="00B27E41"/>
    <w:rsid w:val="00B36FD3"/>
    <w:rsid w:val="00B37AB5"/>
    <w:rsid w:val="00B513EF"/>
    <w:rsid w:val="00B51E30"/>
    <w:rsid w:val="00B95AC8"/>
    <w:rsid w:val="00BA0816"/>
    <w:rsid w:val="00BA2C24"/>
    <w:rsid w:val="00BA3868"/>
    <w:rsid w:val="00BA434C"/>
    <w:rsid w:val="00BA6563"/>
    <w:rsid w:val="00BB50D9"/>
    <w:rsid w:val="00BC1811"/>
    <w:rsid w:val="00BC2BFD"/>
    <w:rsid w:val="00BC5DE7"/>
    <w:rsid w:val="00BC6488"/>
    <w:rsid w:val="00BE0FE4"/>
    <w:rsid w:val="00BE27C5"/>
    <w:rsid w:val="00BE41F2"/>
    <w:rsid w:val="00BF0431"/>
    <w:rsid w:val="00BF0FE3"/>
    <w:rsid w:val="00BF7D87"/>
    <w:rsid w:val="00C03C8F"/>
    <w:rsid w:val="00C04C5B"/>
    <w:rsid w:val="00C06088"/>
    <w:rsid w:val="00C07502"/>
    <w:rsid w:val="00C10D84"/>
    <w:rsid w:val="00C14714"/>
    <w:rsid w:val="00C339BC"/>
    <w:rsid w:val="00C363C6"/>
    <w:rsid w:val="00C41EDF"/>
    <w:rsid w:val="00C45C35"/>
    <w:rsid w:val="00C70B6B"/>
    <w:rsid w:val="00C75609"/>
    <w:rsid w:val="00C834B8"/>
    <w:rsid w:val="00C85095"/>
    <w:rsid w:val="00C93C3B"/>
    <w:rsid w:val="00CA575C"/>
    <w:rsid w:val="00CC0D5B"/>
    <w:rsid w:val="00CD4AFD"/>
    <w:rsid w:val="00CE2150"/>
    <w:rsid w:val="00CE7B8D"/>
    <w:rsid w:val="00CF1194"/>
    <w:rsid w:val="00CF32E2"/>
    <w:rsid w:val="00CF35AF"/>
    <w:rsid w:val="00CF5AA2"/>
    <w:rsid w:val="00D013ED"/>
    <w:rsid w:val="00D02D7A"/>
    <w:rsid w:val="00D03365"/>
    <w:rsid w:val="00D036CA"/>
    <w:rsid w:val="00D03BB2"/>
    <w:rsid w:val="00D0593F"/>
    <w:rsid w:val="00D059CF"/>
    <w:rsid w:val="00D06D66"/>
    <w:rsid w:val="00D0771A"/>
    <w:rsid w:val="00D0788F"/>
    <w:rsid w:val="00D10197"/>
    <w:rsid w:val="00D1068D"/>
    <w:rsid w:val="00D1395D"/>
    <w:rsid w:val="00D1777C"/>
    <w:rsid w:val="00D25C06"/>
    <w:rsid w:val="00D34871"/>
    <w:rsid w:val="00D34CB9"/>
    <w:rsid w:val="00D36FBC"/>
    <w:rsid w:val="00D4454E"/>
    <w:rsid w:val="00D57879"/>
    <w:rsid w:val="00D711AB"/>
    <w:rsid w:val="00D7186B"/>
    <w:rsid w:val="00D74A0F"/>
    <w:rsid w:val="00D819C5"/>
    <w:rsid w:val="00D83D3A"/>
    <w:rsid w:val="00D850C9"/>
    <w:rsid w:val="00D931D1"/>
    <w:rsid w:val="00DA0A6E"/>
    <w:rsid w:val="00DB434D"/>
    <w:rsid w:val="00DC1D2A"/>
    <w:rsid w:val="00DC42E5"/>
    <w:rsid w:val="00DD0B52"/>
    <w:rsid w:val="00DD1199"/>
    <w:rsid w:val="00DD2A07"/>
    <w:rsid w:val="00DD42C6"/>
    <w:rsid w:val="00DD7304"/>
    <w:rsid w:val="00DE35E2"/>
    <w:rsid w:val="00DF0420"/>
    <w:rsid w:val="00DF6A52"/>
    <w:rsid w:val="00E02185"/>
    <w:rsid w:val="00E04341"/>
    <w:rsid w:val="00E05939"/>
    <w:rsid w:val="00E07BDB"/>
    <w:rsid w:val="00E17775"/>
    <w:rsid w:val="00E314EF"/>
    <w:rsid w:val="00E32C03"/>
    <w:rsid w:val="00E33C07"/>
    <w:rsid w:val="00E34971"/>
    <w:rsid w:val="00E360A2"/>
    <w:rsid w:val="00E62162"/>
    <w:rsid w:val="00E668FA"/>
    <w:rsid w:val="00E6693D"/>
    <w:rsid w:val="00E7047B"/>
    <w:rsid w:val="00E72F67"/>
    <w:rsid w:val="00E80F22"/>
    <w:rsid w:val="00E86BCE"/>
    <w:rsid w:val="00E9091C"/>
    <w:rsid w:val="00E9374D"/>
    <w:rsid w:val="00EB5D25"/>
    <w:rsid w:val="00EB6740"/>
    <w:rsid w:val="00EB7E90"/>
    <w:rsid w:val="00EC0106"/>
    <w:rsid w:val="00EC1BB0"/>
    <w:rsid w:val="00ED1EB0"/>
    <w:rsid w:val="00ED35B1"/>
    <w:rsid w:val="00EE5E3B"/>
    <w:rsid w:val="00F037A6"/>
    <w:rsid w:val="00F0432B"/>
    <w:rsid w:val="00F059D0"/>
    <w:rsid w:val="00F13C6A"/>
    <w:rsid w:val="00F15C5B"/>
    <w:rsid w:val="00F20D75"/>
    <w:rsid w:val="00F377D1"/>
    <w:rsid w:val="00F470D3"/>
    <w:rsid w:val="00F51FAB"/>
    <w:rsid w:val="00F64252"/>
    <w:rsid w:val="00F65599"/>
    <w:rsid w:val="00F6559C"/>
    <w:rsid w:val="00F65B46"/>
    <w:rsid w:val="00F7428B"/>
    <w:rsid w:val="00F8323D"/>
    <w:rsid w:val="00F8330B"/>
    <w:rsid w:val="00F83879"/>
    <w:rsid w:val="00F91784"/>
    <w:rsid w:val="00F97685"/>
    <w:rsid w:val="00FA09A5"/>
    <w:rsid w:val="00FB63F7"/>
    <w:rsid w:val="00FC1622"/>
    <w:rsid w:val="00FC3853"/>
    <w:rsid w:val="00FD2E51"/>
    <w:rsid w:val="00FD3C61"/>
    <w:rsid w:val="00FE18DD"/>
    <w:rsid w:val="00FE2054"/>
    <w:rsid w:val="00FE40E4"/>
    <w:rsid w:val="00FE41F7"/>
    <w:rsid w:val="00FF5B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F13C6A"/>
    <w:rPr>
      <w:sz w:val="24"/>
      <w:szCs w:val="24"/>
    </w:rPr>
  </w:style>
  <w:style w:type="paragraph" w:styleId="1">
    <w:name w:val="heading 1"/>
    <w:next w:val="a0"/>
    <w:qFormat/>
    <w:rsid w:val="001C4464"/>
    <w:pPr>
      <w:keepNext/>
      <w:pageBreakBefore/>
      <w:numPr>
        <w:numId w:val="5"/>
      </w:numPr>
      <w:suppressAutoHyphens/>
      <w:spacing w:before="360" w:after="480"/>
      <w:outlineLvl w:val="0"/>
    </w:pPr>
    <w:rPr>
      <w:rFonts w:ascii="Arial" w:hAnsi="Arial"/>
      <w:b/>
      <w:caps/>
      <w:kern w:val="28"/>
      <w:sz w:val="32"/>
    </w:rPr>
  </w:style>
  <w:style w:type="paragraph" w:styleId="2">
    <w:name w:val="heading 2"/>
    <w:basedOn w:val="1"/>
    <w:next w:val="a0"/>
    <w:qFormat/>
    <w:rsid w:val="001C4464"/>
    <w:pPr>
      <w:pageBreakBefore w:val="0"/>
      <w:numPr>
        <w:ilvl w:val="1"/>
      </w:numPr>
      <w:spacing w:after="240"/>
      <w:ind w:left="567"/>
      <w:outlineLvl w:val="1"/>
    </w:pPr>
    <w:rPr>
      <w:rFonts w:ascii="Arial Narrow" w:hAnsi="Arial Narrow"/>
      <w:caps w:val="0"/>
      <w:smallCaps/>
      <w:sz w:val="30"/>
    </w:rPr>
  </w:style>
  <w:style w:type="paragraph" w:styleId="3">
    <w:name w:val="heading 3"/>
    <w:basedOn w:val="a0"/>
    <w:next w:val="a0"/>
    <w:qFormat/>
    <w:rsid w:val="001C4464"/>
    <w:pPr>
      <w:keepNext/>
      <w:numPr>
        <w:ilvl w:val="2"/>
        <w:numId w:val="5"/>
      </w:numPr>
      <w:suppressAutoHyphens/>
      <w:spacing w:before="240" w:after="120"/>
      <w:ind w:left="567"/>
      <w:outlineLvl w:val="2"/>
    </w:pPr>
    <w:rPr>
      <w:rFonts w:ascii="Arial Narrow" w:hAnsi="Arial Narrow"/>
      <w:b/>
      <w:smallCaps/>
      <w:szCs w:val="20"/>
    </w:rPr>
  </w:style>
  <w:style w:type="paragraph" w:styleId="4">
    <w:name w:val="heading 4"/>
    <w:basedOn w:val="a0"/>
    <w:next w:val="a0"/>
    <w:qFormat/>
    <w:rsid w:val="001C4464"/>
    <w:pPr>
      <w:keepNext/>
      <w:jc w:val="both"/>
      <w:outlineLvl w:val="3"/>
    </w:pPr>
    <w:rPr>
      <w:b/>
      <w:bCs/>
      <w:sz w:val="21"/>
    </w:rPr>
  </w:style>
  <w:style w:type="paragraph" w:styleId="6">
    <w:name w:val="heading 6"/>
    <w:basedOn w:val="a0"/>
    <w:next w:val="a0"/>
    <w:qFormat/>
    <w:rsid w:val="001C4464"/>
    <w:pPr>
      <w:numPr>
        <w:ilvl w:val="5"/>
        <w:numId w:val="5"/>
      </w:numPr>
      <w:spacing w:before="240" w:after="60"/>
      <w:jc w:val="both"/>
      <w:outlineLvl w:val="5"/>
    </w:pPr>
    <w:rPr>
      <w:rFonts w:ascii="PetersburgCTT" w:hAnsi="PetersburgCTT"/>
      <w:i/>
      <w:sz w:val="22"/>
      <w:szCs w:val="20"/>
    </w:rPr>
  </w:style>
  <w:style w:type="paragraph" w:styleId="7">
    <w:name w:val="heading 7"/>
    <w:basedOn w:val="a0"/>
    <w:next w:val="a0"/>
    <w:qFormat/>
    <w:rsid w:val="001C4464"/>
    <w:pPr>
      <w:numPr>
        <w:ilvl w:val="6"/>
        <w:numId w:val="5"/>
      </w:numPr>
      <w:spacing w:before="240" w:after="60"/>
      <w:jc w:val="both"/>
      <w:outlineLvl w:val="6"/>
    </w:pPr>
    <w:rPr>
      <w:rFonts w:ascii="PetersburgCTT" w:hAnsi="PetersburgCTT"/>
      <w:sz w:val="22"/>
      <w:szCs w:val="20"/>
    </w:rPr>
  </w:style>
  <w:style w:type="paragraph" w:styleId="8">
    <w:name w:val="heading 8"/>
    <w:basedOn w:val="a0"/>
    <w:next w:val="a0"/>
    <w:qFormat/>
    <w:rsid w:val="001C4464"/>
    <w:pPr>
      <w:numPr>
        <w:ilvl w:val="7"/>
        <w:numId w:val="5"/>
      </w:numPr>
      <w:spacing w:before="240" w:after="60"/>
      <w:jc w:val="both"/>
      <w:outlineLvl w:val="7"/>
    </w:pPr>
    <w:rPr>
      <w:rFonts w:ascii="PetersburgCTT" w:hAnsi="PetersburgCTT"/>
      <w:i/>
      <w:sz w:val="22"/>
      <w:szCs w:val="20"/>
    </w:rPr>
  </w:style>
  <w:style w:type="paragraph" w:styleId="9">
    <w:name w:val="heading 9"/>
    <w:basedOn w:val="a0"/>
    <w:next w:val="a0"/>
    <w:qFormat/>
    <w:rsid w:val="001C4464"/>
    <w:pPr>
      <w:numPr>
        <w:ilvl w:val="8"/>
        <w:numId w:val="5"/>
      </w:numPr>
      <w:spacing w:before="240" w:after="60"/>
      <w:jc w:val="both"/>
      <w:outlineLvl w:val="8"/>
    </w:pPr>
    <w:rPr>
      <w:rFonts w:ascii="PetersburgCTT" w:hAnsi="PetersburgCTT"/>
      <w:i/>
      <w:sz w:val="18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link w:val="a5"/>
    <w:qFormat/>
    <w:rsid w:val="001C4464"/>
    <w:pPr>
      <w:jc w:val="center"/>
    </w:pPr>
    <w:rPr>
      <w:b/>
      <w:bCs/>
      <w:sz w:val="20"/>
    </w:rPr>
  </w:style>
  <w:style w:type="paragraph" w:styleId="a6">
    <w:name w:val="Body Text"/>
    <w:basedOn w:val="a0"/>
    <w:rsid w:val="001C4464"/>
    <w:pPr>
      <w:jc w:val="both"/>
    </w:pPr>
    <w:rPr>
      <w:sz w:val="20"/>
      <w:szCs w:val="22"/>
    </w:rPr>
  </w:style>
  <w:style w:type="paragraph" w:styleId="20">
    <w:name w:val="Body Text 2"/>
    <w:basedOn w:val="a0"/>
    <w:link w:val="21"/>
    <w:rsid w:val="001C4464"/>
    <w:pPr>
      <w:jc w:val="both"/>
    </w:pPr>
    <w:rPr>
      <w:sz w:val="22"/>
    </w:rPr>
  </w:style>
  <w:style w:type="paragraph" w:customStyle="1" w:styleId="a7">
    <w:name w:val="Таблица"/>
    <w:basedOn w:val="a0"/>
    <w:rsid w:val="001C4464"/>
    <w:pPr>
      <w:spacing w:before="20" w:after="20"/>
    </w:pPr>
    <w:rPr>
      <w:sz w:val="20"/>
      <w:szCs w:val="20"/>
    </w:rPr>
  </w:style>
  <w:style w:type="paragraph" w:styleId="a">
    <w:name w:val="List"/>
    <w:basedOn w:val="a0"/>
    <w:rsid w:val="001C4464"/>
    <w:pPr>
      <w:numPr>
        <w:numId w:val="2"/>
      </w:numPr>
      <w:spacing w:before="20" w:after="20"/>
      <w:jc w:val="both"/>
    </w:pPr>
    <w:rPr>
      <w:sz w:val="22"/>
      <w:szCs w:val="20"/>
    </w:rPr>
  </w:style>
  <w:style w:type="paragraph" w:styleId="a8">
    <w:name w:val="caption"/>
    <w:basedOn w:val="a0"/>
    <w:next w:val="a0"/>
    <w:qFormat/>
    <w:rsid w:val="001C4464"/>
    <w:pPr>
      <w:keepNext/>
      <w:tabs>
        <w:tab w:val="left" w:pos="1134"/>
      </w:tabs>
      <w:suppressAutoHyphens/>
      <w:spacing w:before="120" w:after="120"/>
      <w:ind w:left="1134" w:hanging="1134"/>
    </w:pPr>
    <w:rPr>
      <w:rFonts w:ascii="Arial Narrow" w:hAnsi="Arial Narrow"/>
      <w:b/>
      <w:sz w:val="22"/>
      <w:szCs w:val="20"/>
    </w:rPr>
  </w:style>
  <w:style w:type="paragraph" w:styleId="30">
    <w:name w:val="Body Text 3"/>
    <w:basedOn w:val="a0"/>
    <w:rsid w:val="001C4464"/>
    <w:pPr>
      <w:autoSpaceDE w:val="0"/>
      <w:autoSpaceDN w:val="0"/>
      <w:adjustRightInd w:val="0"/>
    </w:pPr>
    <w:rPr>
      <w:sz w:val="22"/>
    </w:rPr>
  </w:style>
  <w:style w:type="character" w:styleId="a9">
    <w:name w:val="Hyperlink"/>
    <w:basedOn w:val="a1"/>
    <w:rsid w:val="001C4464"/>
    <w:rPr>
      <w:color w:val="0000FF"/>
      <w:u w:val="single"/>
    </w:rPr>
  </w:style>
  <w:style w:type="paragraph" w:customStyle="1" w:styleId="ConsNonformat">
    <w:name w:val="ConsNonformat"/>
    <w:rsid w:val="003C6CEC"/>
    <w:pPr>
      <w:autoSpaceDE w:val="0"/>
      <w:autoSpaceDN w:val="0"/>
      <w:adjustRightInd w:val="0"/>
    </w:pPr>
    <w:rPr>
      <w:rFonts w:ascii="Courier New" w:hAnsi="Courier New" w:cs="Courier New"/>
    </w:rPr>
  </w:style>
  <w:style w:type="table" w:styleId="aa">
    <w:name w:val="Table Grid"/>
    <w:basedOn w:val="a2"/>
    <w:rsid w:val="0016285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er"/>
    <w:basedOn w:val="a0"/>
    <w:rsid w:val="006138A0"/>
    <w:pPr>
      <w:tabs>
        <w:tab w:val="center" w:pos="4677"/>
        <w:tab w:val="right" w:pos="9355"/>
      </w:tabs>
    </w:pPr>
  </w:style>
  <w:style w:type="character" w:styleId="ac">
    <w:name w:val="page number"/>
    <w:basedOn w:val="a1"/>
    <w:rsid w:val="006138A0"/>
  </w:style>
  <w:style w:type="paragraph" w:styleId="ad">
    <w:name w:val="header"/>
    <w:basedOn w:val="a0"/>
    <w:rsid w:val="006138A0"/>
    <w:pPr>
      <w:tabs>
        <w:tab w:val="center" w:pos="4677"/>
        <w:tab w:val="right" w:pos="9355"/>
      </w:tabs>
    </w:pPr>
  </w:style>
  <w:style w:type="paragraph" w:customStyle="1" w:styleId="u">
    <w:name w:val="u"/>
    <w:basedOn w:val="a0"/>
    <w:rsid w:val="00505352"/>
    <w:pPr>
      <w:ind w:firstLine="284"/>
      <w:jc w:val="both"/>
    </w:pPr>
    <w:rPr>
      <w:color w:val="000000"/>
    </w:rPr>
  </w:style>
  <w:style w:type="paragraph" w:styleId="ae">
    <w:name w:val="Balloon Text"/>
    <w:basedOn w:val="a0"/>
    <w:link w:val="af"/>
    <w:rsid w:val="00702045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rsid w:val="00702045"/>
    <w:rPr>
      <w:rFonts w:ascii="Tahoma" w:hAnsi="Tahoma" w:cs="Tahoma"/>
      <w:sz w:val="16"/>
      <w:szCs w:val="16"/>
    </w:rPr>
  </w:style>
  <w:style w:type="paragraph" w:styleId="af0">
    <w:name w:val="Plain Text"/>
    <w:basedOn w:val="a0"/>
    <w:link w:val="af1"/>
    <w:rsid w:val="008C3A26"/>
    <w:rPr>
      <w:rFonts w:ascii="Courier New" w:hAnsi="Courier New"/>
      <w:sz w:val="20"/>
      <w:szCs w:val="20"/>
    </w:rPr>
  </w:style>
  <w:style w:type="character" w:customStyle="1" w:styleId="af1">
    <w:name w:val="Текст Знак"/>
    <w:basedOn w:val="a1"/>
    <w:link w:val="af0"/>
    <w:rsid w:val="008C3A26"/>
    <w:rPr>
      <w:rFonts w:ascii="Courier New" w:hAnsi="Courier New"/>
    </w:rPr>
  </w:style>
  <w:style w:type="paragraph" w:styleId="af2">
    <w:name w:val="Normal (Web)"/>
    <w:basedOn w:val="a0"/>
    <w:rsid w:val="0015674A"/>
    <w:pPr>
      <w:spacing w:before="100" w:beforeAutospacing="1" w:after="100" w:afterAutospacing="1"/>
    </w:pPr>
  </w:style>
  <w:style w:type="character" w:styleId="af3">
    <w:name w:val="Strong"/>
    <w:basedOn w:val="a1"/>
    <w:qFormat/>
    <w:rsid w:val="0015674A"/>
    <w:rPr>
      <w:b/>
      <w:bCs/>
    </w:rPr>
  </w:style>
  <w:style w:type="character" w:customStyle="1" w:styleId="21">
    <w:name w:val="Основной текст 2 Знак"/>
    <w:basedOn w:val="a1"/>
    <w:link w:val="20"/>
    <w:rsid w:val="0015674A"/>
    <w:rPr>
      <w:sz w:val="22"/>
      <w:szCs w:val="24"/>
    </w:rPr>
  </w:style>
  <w:style w:type="paragraph" w:styleId="af4">
    <w:name w:val="List Paragraph"/>
    <w:basedOn w:val="a0"/>
    <w:uiPriority w:val="34"/>
    <w:qFormat/>
    <w:rsid w:val="0015674A"/>
    <w:pPr>
      <w:ind w:left="720"/>
      <w:contextualSpacing/>
    </w:pPr>
  </w:style>
  <w:style w:type="paragraph" w:customStyle="1" w:styleId="Style26">
    <w:name w:val="Style26"/>
    <w:basedOn w:val="a0"/>
    <w:uiPriority w:val="99"/>
    <w:rsid w:val="007A4202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Style32">
    <w:name w:val="Style32"/>
    <w:basedOn w:val="a0"/>
    <w:uiPriority w:val="99"/>
    <w:rsid w:val="007A4202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Style46">
    <w:name w:val="Style46"/>
    <w:basedOn w:val="a0"/>
    <w:uiPriority w:val="99"/>
    <w:rsid w:val="007A4202"/>
    <w:pPr>
      <w:widowControl w:val="0"/>
      <w:autoSpaceDE w:val="0"/>
      <w:autoSpaceDN w:val="0"/>
      <w:adjustRightInd w:val="0"/>
      <w:spacing w:line="230" w:lineRule="exact"/>
    </w:pPr>
    <w:rPr>
      <w:rFonts w:ascii="Arial" w:eastAsiaTheme="minorEastAsia" w:hAnsi="Arial" w:cs="Arial"/>
    </w:rPr>
  </w:style>
  <w:style w:type="paragraph" w:customStyle="1" w:styleId="Style47">
    <w:name w:val="Style47"/>
    <w:basedOn w:val="a0"/>
    <w:uiPriority w:val="99"/>
    <w:rsid w:val="007A4202"/>
    <w:pPr>
      <w:widowControl w:val="0"/>
      <w:autoSpaceDE w:val="0"/>
      <w:autoSpaceDN w:val="0"/>
      <w:adjustRightInd w:val="0"/>
      <w:spacing w:line="227" w:lineRule="exact"/>
    </w:pPr>
    <w:rPr>
      <w:rFonts w:ascii="Arial" w:eastAsiaTheme="minorEastAsia" w:hAnsi="Arial" w:cs="Arial"/>
    </w:rPr>
  </w:style>
  <w:style w:type="paragraph" w:customStyle="1" w:styleId="Style48">
    <w:name w:val="Style48"/>
    <w:basedOn w:val="a0"/>
    <w:uiPriority w:val="99"/>
    <w:rsid w:val="007A4202"/>
    <w:pPr>
      <w:widowControl w:val="0"/>
      <w:autoSpaceDE w:val="0"/>
      <w:autoSpaceDN w:val="0"/>
      <w:adjustRightInd w:val="0"/>
      <w:spacing w:line="226" w:lineRule="exact"/>
      <w:jc w:val="center"/>
    </w:pPr>
    <w:rPr>
      <w:rFonts w:ascii="Arial" w:eastAsiaTheme="minorEastAsia" w:hAnsi="Arial" w:cs="Arial"/>
    </w:rPr>
  </w:style>
  <w:style w:type="paragraph" w:customStyle="1" w:styleId="Style49">
    <w:name w:val="Style49"/>
    <w:basedOn w:val="a0"/>
    <w:uiPriority w:val="99"/>
    <w:rsid w:val="007A4202"/>
    <w:pPr>
      <w:widowControl w:val="0"/>
      <w:autoSpaceDE w:val="0"/>
      <w:autoSpaceDN w:val="0"/>
      <w:adjustRightInd w:val="0"/>
      <w:spacing w:line="230" w:lineRule="exact"/>
      <w:ind w:firstLine="2582"/>
    </w:pPr>
    <w:rPr>
      <w:rFonts w:ascii="Arial" w:eastAsiaTheme="minorEastAsia" w:hAnsi="Arial" w:cs="Arial"/>
    </w:rPr>
  </w:style>
  <w:style w:type="paragraph" w:customStyle="1" w:styleId="Style50">
    <w:name w:val="Style50"/>
    <w:basedOn w:val="a0"/>
    <w:uiPriority w:val="99"/>
    <w:rsid w:val="007A4202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character" w:customStyle="1" w:styleId="FontStyle56">
    <w:name w:val="Font Style56"/>
    <w:basedOn w:val="a1"/>
    <w:uiPriority w:val="99"/>
    <w:rsid w:val="007A4202"/>
    <w:rPr>
      <w:rFonts w:ascii="Arial" w:hAnsi="Arial" w:cs="Arial"/>
      <w:sz w:val="20"/>
      <w:szCs w:val="20"/>
    </w:rPr>
  </w:style>
  <w:style w:type="character" w:customStyle="1" w:styleId="FontStyle64">
    <w:name w:val="Font Style64"/>
    <w:basedOn w:val="a1"/>
    <w:uiPriority w:val="99"/>
    <w:rsid w:val="007A4202"/>
    <w:rPr>
      <w:rFonts w:ascii="Arial" w:hAnsi="Arial" w:cs="Arial"/>
      <w:spacing w:val="-10"/>
      <w:sz w:val="18"/>
      <w:szCs w:val="18"/>
    </w:rPr>
  </w:style>
  <w:style w:type="character" w:customStyle="1" w:styleId="FontStyle69">
    <w:name w:val="Font Style69"/>
    <w:basedOn w:val="a1"/>
    <w:uiPriority w:val="99"/>
    <w:rsid w:val="007A4202"/>
    <w:rPr>
      <w:rFonts w:ascii="Times New Roman" w:hAnsi="Times New Roman" w:cs="Times New Roman"/>
      <w:sz w:val="20"/>
      <w:szCs w:val="20"/>
    </w:rPr>
  </w:style>
  <w:style w:type="character" w:customStyle="1" w:styleId="FontStyle73">
    <w:name w:val="Font Style73"/>
    <w:basedOn w:val="a1"/>
    <w:uiPriority w:val="99"/>
    <w:rsid w:val="007A4202"/>
    <w:rPr>
      <w:rFonts w:ascii="Sylfaen" w:hAnsi="Sylfaen" w:cs="Sylfaen"/>
      <w:sz w:val="24"/>
      <w:szCs w:val="24"/>
    </w:rPr>
  </w:style>
  <w:style w:type="character" w:customStyle="1" w:styleId="FontStyle74">
    <w:name w:val="Font Style74"/>
    <w:basedOn w:val="a1"/>
    <w:uiPriority w:val="99"/>
    <w:rsid w:val="007A4202"/>
    <w:rPr>
      <w:rFonts w:ascii="Arial" w:hAnsi="Arial" w:cs="Arial"/>
      <w:i/>
      <w:iCs/>
      <w:sz w:val="18"/>
      <w:szCs w:val="18"/>
    </w:rPr>
  </w:style>
  <w:style w:type="character" w:customStyle="1" w:styleId="FontStyle75">
    <w:name w:val="Font Style75"/>
    <w:basedOn w:val="a1"/>
    <w:uiPriority w:val="99"/>
    <w:rsid w:val="007A4202"/>
    <w:rPr>
      <w:rFonts w:ascii="Arial" w:hAnsi="Arial" w:cs="Arial"/>
      <w:i/>
      <w:iCs/>
      <w:sz w:val="18"/>
      <w:szCs w:val="18"/>
    </w:rPr>
  </w:style>
  <w:style w:type="character" w:customStyle="1" w:styleId="a5">
    <w:name w:val="Название Знак"/>
    <w:basedOn w:val="a1"/>
    <w:link w:val="a4"/>
    <w:rsid w:val="00F13C6A"/>
    <w:rPr>
      <w:b/>
      <w:bCs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F13C6A"/>
    <w:rPr>
      <w:sz w:val="24"/>
      <w:szCs w:val="24"/>
    </w:rPr>
  </w:style>
  <w:style w:type="paragraph" w:styleId="1">
    <w:name w:val="heading 1"/>
    <w:next w:val="a0"/>
    <w:qFormat/>
    <w:rsid w:val="001C4464"/>
    <w:pPr>
      <w:keepNext/>
      <w:pageBreakBefore/>
      <w:numPr>
        <w:numId w:val="5"/>
      </w:numPr>
      <w:suppressAutoHyphens/>
      <w:spacing w:before="360" w:after="480"/>
      <w:outlineLvl w:val="0"/>
    </w:pPr>
    <w:rPr>
      <w:rFonts w:ascii="Arial" w:hAnsi="Arial"/>
      <w:b/>
      <w:caps/>
      <w:kern w:val="28"/>
      <w:sz w:val="32"/>
    </w:rPr>
  </w:style>
  <w:style w:type="paragraph" w:styleId="2">
    <w:name w:val="heading 2"/>
    <w:basedOn w:val="1"/>
    <w:next w:val="a0"/>
    <w:qFormat/>
    <w:rsid w:val="001C4464"/>
    <w:pPr>
      <w:pageBreakBefore w:val="0"/>
      <w:numPr>
        <w:ilvl w:val="1"/>
      </w:numPr>
      <w:spacing w:after="240"/>
      <w:ind w:left="567"/>
      <w:outlineLvl w:val="1"/>
    </w:pPr>
    <w:rPr>
      <w:rFonts w:ascii="Arial Narrow" w:hAnsi="Arial Narrow"/>
      <w:caps w:val="0"/>
      <w:smallCaps/>
      <w:sz w:val="30"/>
    </w:rPr>
  </w:style>
  <w:style w:type="paragraph" w:styleId="3">
    <w:name w:val="heading 3"/>
    <w:basedOn w:val="a0"/>
    <w:next w:val="a0"/>
    <w:qFormat/>
    <w:rsid w:val="001C4464"/>
    <w:pPr>
      <w:keepNext/>
      <w:numPr>
        <w:ilvl w:val="2"/>
        <w:numId w:val="5"/>
      </w:numPr>
      <w:suppressAutoHyphens/>
      <w:spacing w:before="240" w:after="120"/>
      <w:ind w:left="567"/>
      <w:outlineLvl w:val="2"/>
    </w:pPr>
    <w:rPr>
      <w:rFonts w:ascii="Arial Narrow" w:hAnsi="Arial Narrow"/>
      <w:b/>
      <w:smallCaps/>
      <w:szCs w:val="20"/>
    </w:rPr>
  </w:style>
  <w:style w:type="paragraph" w:styleId="4">
    <w:name w:val="heading 4"/>
    <w:basedOn w:val="a0"/>
    <w:next w:val="a0"/>
    <w:qFormat/>
    <w:rsid w:val="001C4464"/>
    <w:pPr>
      <w:keepNext/>
      <w:jc w:val="both"/>
      <w:outlineLvl w:val="3"/>
    </w:pPr>
    <w:rPr>
      <w:b/>
      <w:bCs/>
      <w:sz w:val="21"/>
    </w:rPr>
  </w:style>
  <w:style w:type="paragraph" w:styleId="6">
    <w:name w:val="heading 6"/>
    <w:basedOn w:val="a0"/>
    <w:next w:val="a0"/>
    <w:qFormat/>
    <w:rsid w:val="001C4464"/>
    <w:pPr>
      <w:numPr>
        <w:ilvl w:val="5"/>
        <w:numId w:val="5"/>
      </w:numPr>
      <w:spacing w:before="240" w:after="60"/>
      <w:jc w:val="both"/>
      <w:outlineLvl w:val="5"/>
    </w:pPr>
    <w:rPr>
      <w:rFonts w:ascii="PetersburgCTT" w:hAnsi="PetersburgCTT"/>
      <w:i/>
      <w:sz w:val="22"/>
      <w:szCs w:val="20"/>
    </w:rPr>
  </w:style>
  <w:style w:type="paragraph" w:styleId="7">
    <w:name w:val="heading 7"/>
    <w:basedOn w:val="a0"/>
    <w:next w:val="a0"/>
    <w:qFormat/>
    <w:rsid w:val="001C4464"/>
    <w:pPr>
      <w:numPr>
        <w:ilvl w:val="6"/>
        <w:numId w:val="5"/>
      </w:numPr>
      <w:spacing w:before="240" w:after="60"/>
      <w:jc w:val="both"/>
      <w:outlineLvl w:val="6"/>
    </w:pPr>
    <w:rPr>
      <w:rFonts w:ascii="PetersburgCTT" w:hAnsi="PetersburgCTT"/>
      <w:sz w:val="22"/>
      <w:szCs w:val="20"/>
    </w:rPr>
  </w:style>
  <w:style w:type="paragraph" w:styleId="8">
    <w:name w:val="heading 8"/>
    <w:basedOn w:val="a0"/>
    <w:next w:val="a0"/>
    <w:qFormat/>
    <w:rsid w:val="001C4464"/>
    <w:pPr>
      <w:numPr>
        <w:ilvl w:val="7"/>
        <w:numId w:val="5"/>
      </w:numPr>
      <w:spacing w:before="240" w:after="60"/>
      <w:jc w:val="both"/>
      <w:outlineLvl w:val="7"/>
    </w:pPr>
    <w:rPr>
      <w:rFonts w:ascii="PetersburgCTT" w:hAnsi="PetersburgCTT"/>
      <w:i/>
      <w:sz w:val="22"/>
      <w:szCs w:val="20"/>
    </w:rPr>
  </w:style>
  <w:style w:type="paragraph" w:styleId="9">
    <w:name w:val="heading 9"/>
    <w:basedOn w:val="a0"/>
    <w:next w:val="a0"/>
    <w:qFormat/>
    <w:rsid w:val="001C4464"/>
    <w:pPr>
      <w:numPr>
        <w:ilvl w:val="8"/>
        <w:numId w:val="5"/>
      </w:numPr>
      <w:spacing w:before="240" w:after="60"/>
      <w:jc w:val="both"/>
      <w:outlineLvl w:val="8"/>
    </w:pPr>
    <w:rPr>
      <w:rFonts w:ascii="PetersburgCTT" w:hAnsi="PetersburgCTT"/>
      <w:i/>
      <w:sz w:val="18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link w:val="a5"/>
    <w:qFormat/>
    <w:rsid w:val="001C4464"/>
    <w:pPr>
      <w:jc w:val="center"/>
    </w:pPr>
    <w:rPr>
      <w:b/>
      <w:bCs/>
      <w:sz w:val="20"/>
    </w:rPr>
  </w:style>
  <w:style w:type="paragraph" w:styleId="a6">
    <w:name w:val="Body Text"/>
    <w:basedOn w:val="a0"/>
    <w:rsid w:val="001C4464"/>
    <w:pPr>
      <w:jc w:val="both"/>
    </w:pPr>
    <w:rPr>
      <w:sz w:val="20"/>
      <w:szCs w:val="22"/>
    </w:rPr>
  </w:style>
  <w:style w:type="paragraph" w:styleId="20">
    <w:name w:val="Body Text 2"/>
    <w:basedOn w:val="a0"/>
    <w:link w:val="21"/>
    <w:rsid w:val="001C4464"/>
    <w:pPr>
      <w:jc w:val="both"/>
    </w:pPr>
    <w:rPr>
      <w:sz w:val="22"/>
    </w:rPr>
  </w:style>
  <w:style w:type="paragraph" w:customStyle="1" w:styleId="a7">
    <w:name w:val="Таблица"/>
    <w:basedOn w:val="a0"/>
    <w:rsid w:val="001C4464"/>
    <w:pPr>
      <w:spacing w:before="20" w:after="20"/>
    </w:pPr>
    <w:rPr>
      <w:sz w:val="20"/>
      <w:szCs w:val="20"/>
    </w:rPr>
  </w:style>
  <w:style w:type="paragraph" w:styleId="a">
    <w:name w:val="List"/>
    <w:basedOn w:val="a0"/>
    <w:rsid w:val="001C4464"/>
    <w:pPr>
      <w:numPr>
        <w:numId w:val="2"/>
      </w:numPr>
      <w:spacing w:before="20" w:after="20"/>
      <w:jc w:val="both"/>
    </w:pPr>
    <w:rPr>
      <w:sz w:val="22"/>
      <w:szCs w:val="20"/>
    </w:rPr>
  </w:style>
  <w:style w:type="paragraph" w:styleId="a8">
    <w:name w:val="caption"/>
    <w:basedOn w:val="a0"/>
    <w:next w:val="a0"/>
    <w:qFormat/>
    <w:rsid w:val="001C4464"/>
    <w:pPr>
      <w:keepNext/>
      <w:tabs>
        <w:tab w:val="left" w:pos="1134"/>
      </w:tabs>
      <w:suppressAutoHyphens/>
      <w:spacing w:before="120" w:after="120"/>
      <w:ind w:left="1134" w:hanging="1134"/>
    </w:pPr>
    <w:rPr>
      <w:rFonts w:ascii="Arial Narrow" w:hAnsi="Arial Narrow"/>
      <w:b/>
      <w:sz w:val="22"/>
      <w:szCs w:val="20"/>
    </w:rPr>
  </w:style>
  <w:style w:type="paragraph" w:styleId="30">
    <w:name w:val="Body Text 3"/>
    <w:basedOn w:val="a0"/>
    <w:rsid w:val="001C4464"/>
    <w:pPr>
      <w:autoSpaceDE w:val="0"/>
      <w:autoSpaceDN w:val="0"/>
      <w:adjustRightInd w:val="0"/>
    </w:pPr>
    <w:rPr>
      <w:sz w:val="22"/>
    </w:rPr>
  </w:style>
  <w:style w:type="character" w:styleId="a9">
    <w:name w:val="Hyperlink"/>
    <w:basedOn w:val="a1"/>
    <w:rsid w:val="001C4464"/>
    <w:rPr>
      <w:color w:val="0000FF"/>
      <w:u w:val="single"/>
    </w:rPr>
  </w:style>
  <w:style w:type="paragraph" w:customStyle="1" w:styleId="ConsNonformat">
    <w:name w:val="ConsNonformat"/>
    <w:rsid w:val="003C6CEC"/>
    <w:pPr>
      <w:autoSpaceDE w:val="0"/>
      <w:autoSpaceDN w:val="0"/>
      <w:adjustRightInd w:val="0"/>
    </w:pPr>
    <w:rPr>
      <w:rFonts w:ascii="Courier New" w:hAnsi="Courier New" w:cs="Courier New"/>
    </w:rPr>
  </w:style>
  <w:style w:type="table" w:styleId="aa">
    <w:name w:val="Table Grid"/>
    <w:basedOn w:val="a2"/>
    <w:rsid w:val="0016285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er"/>
    <w:basedOn w:val="a0"/>
    <w:rsid w:val="006138A0"/>
    <w:pPr>
      <w:tabs>
        <w:tab w:val="center" w:pos="4677"/>
        <w:tab w:val="right" w:pos="9355"/>
      </w:tabs>
    </w:pPr>
  </w:style>
  <w:style w:type="character" w:styleId="ac">
    <w:name w:val="page number"/>
    <w:basedOn w:val="a1"/>
    <w:rsid w:val="006138A0"/>
  </w:style>
  <w:style w:type="paragraph" w:styleId="ad">
    <w:name w:val="header"/>
    <w:basedOn w:val="a0"/>
    <w:rsid w:val="006138A0"/>
    <w:pPr>
      <w:tabs>
        <w:tab w:val="center" w:pos="4677"/>
        <w:tab w:val="right" w:pos="9355"/>
      </w:tabs>
    </w:pPr>
  </w:style>
  <w:style w:type="paragraph" w:customStyle="1" w:styleId="u">
    <w:name w:val="u"/>
    <w:basedOn w:val="a0"/>
    <w:rsid w:val="00505352"/>
    <w:pPr>
      <w:ind w:firstLine="284"/>
      <w:jc w:val="both"/>
    </w:pPr>
    <w:rPr>
      <w:color w:val="000000"/>
    </w:rPr>
  </w:style>
  <w:style w:type="paragraph" w:styleId="ae">
    <w:name w:val="Balloon Text"/>
    <w:basedOn w:val="a0"/>
    <w:link w:val="af"/>
    <w:rsid w:val="00702045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rsid w:val="00702045"/>
    <w:rPr>
      <w:rFonts w:ascii="Tahoma" w:hAnsi="Tahoma" w:cs="Tahoma"/>
      <w:sz w:val="16"/>
      <w:szCs w:val="16"/>
    </w:rPr>
  </w:style>
  <w:style w:type="paragraph" w:styleId="af0">
    <w:name w:val="Plain Text"/>
    <w:basedOn w:val="a0"/>
    <w:link w:val="af1"/>
    <w:rsid w:val="008C3A26"/>
    <w:rPr>
      <w:rFonts w:ascii="Courier New" w:hAnsi="Courier New"/>
      <w:sz w:val="20"/>
      <w:szCs w:val="20"/>
    </w:rPr>
  </w:style>
  <w:style w:type="character" w:customStyle="1" w:styleId="af1">
    <w:name w:val="Текст Знак"/>
    <w:basedOn w:val="a1"/>
    <w:link w:val="af0"/>
    <w:rsid w:val="008C3A26"/>
    <w:rPr>
      <w:rFonts w:ascii="Courier New" w:hAnsi="Courier New"/>
    </w:rPr>
  </w:style>
  <w:style w:type="paragraph" w:styleId="af2">
    <w:name w:val="Normal (Web)"/>
    <w:basedOn w:val="a0"/>
    <w:rsid w:val="0015674A"/>
    <w:pPr>
      <w:spacing w:before="100" w:beforeAutospacing="1" w:after="100" w:afterAutospacing="1"/>
    </w:pPr>
  </w:style>
  <w:style w:type="character" w:styleId="af3">
    <w:name w:val="Strong"/>
    <w:basedOn w:val="a1"/>
    <w:qFormat/>
    <w:rsid w:val="0015674A"/>
    <w:rPr>
      <w:b/>
      <w:bCs/>
    </w:rPr>
  </w:style>
  <w:style w:type="character" w:customStyle="1" w:styleId="21">
    <w:name w:val="Основной текст 2 Знак"/>
    <w:basedOn w:val="a1"/>
    <w:link w:val="20"/>
    <w:rsid w:val="0015674A"/>
    <w:rPr>
      <w:sz w:val="22"/>
      <w:szCs w:val="24"/>
    </w:rPr>
  </w:style>
  <w:style w:type="paragraph" w:styleId="af4">
    <w:name w:val="List Paragraph"/>
    <w:basedOn w:val="a0"/>
    <w:uiPriority w:val="34"/>
    <w:qFormat/>
    <w:rsid w:val="0015674A"/>
    <w:pPr>
      <w:ind w:left="720"/>
      <w:contextualSpacing/>
    </w:pPr>
  </w:style>
  <w:style w:type="paragraph" w:customStyle="1" w:styleId="Style26">
    <w:name w:val="Style26"/>
    <w:basedOn w:val="a0"/>
    <w:uiPriority w:val="99"/>
    <w:rsid w:val="007A4202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Style32">
    <w:name w:val="Style32"/>
    <w:basedOn w:val="a0"/>
    <w:uiPriority w:val="99"/>
    <w:rsid w:val="007A4202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Style46">
    <w:name w:val="Style46"/>
    <w:basedOn w:val="a0"/>
    <w:uiPriority w:val="99"/>
    <w:rsid w:val="007A4202"/>
    <w:pPr>
      <w:widowControl w:val="0"/>
      <w:autoSpaceDE w:val="0"/>
      <w:autoSpaceDN w:val="0"/>
      <w:adjustRightInd w:val="0"/>
      <w:spacing w:line="230" w:lineRule="exact"/>
    </w:pPr>
    <w:rPr>
      <w:rFonts w:ascii="Arial" w:eastAsiaTheme="minorEastAsia" w:hAnsi="Arial" w:cs="Arial"/>
    </w:rPr>
  </w:style>
  <w:style w:type="paragraph" w:customStyle="1" w:styleId="Style47">
    <w:name w:val="Style47"/>
    <w:basedOn w:val="a0"/>
    <w:uiPriority w:val="99"/>
    <w:rsid w:val="007A4202"/>
    <w:pPr>
      <w:widowControl w:val="0"/>
      <w:autoSpaceDE w:val="0"/>
      <w:autoSpaceDN w:val="0"/>
      <w:adjustRightInd w:val="0"/>
      <w:spacing w:line="227" w:lineRule="exact"/>
    </w:pPr>
    <w:rPr>
      <w:rFonts w:ascii="Arial" w:eastAsiaTheme="minorEastAsia" w:hAnsi="Arial" w:cs="Arial"/>
    </w:rPr>
  </w:style>
  <w:style w:type="paragraph" w:customStyle="1" w:styleId="Style48">
    <w:name w:val="Style48"/>
    <w:basedOn w:val="a0"/>
    <w:uiPriority w:val="99"/>
    <w:rsid w:val="007A4202"/>
    <w:pPr>
      <w:widowControl w:val="0"/>
      <w:autoSpaceDE w:val="0"/>
      <w:autoSpaceDN w:val="0"/>
      <w:adjustRightInd w:val="0"/>
      <w:spacing w:line="226" w:lineRule="exact"/>
      <w:jc w:val="center"/>
    </w:pPr>
    <w:rPr>
      <w:rFonts w:ascii="Arial" w:eastAsiaTheme="minorEastAsia" w:hAnsi="Arial" w:cs="Arial"/>
    </w:rPr>
  </w:style>
  <w:style w:type="paragraph" w:customStyle="1" w:styleId="Style49">
    <w:name w:val="Style49"/>
    <w:basedOn w:val="a0"/>
    <w:uiPriority w:val="99"/>
    <w:rsid w:val="007A4202"/>
    <w:pPr>
      <w:widowControl w:val="0"/>
      <w:autoSpaceDE w:val="0"/>
      <w:autoSpaceDN w:val="0"/>
      <w:adjustRightInd w:val="0"/>
      <w:spacing w:line="230" w:lineRule="exact"/>
      <w:ind w:firstLine="2582"/>
    </w:pPr>
    <w:rPr>
      <w:rFonts w:ascii="Arial" w:eastAsiaTheme="minorEastAsia" w:hAnsi="Arial" w:cs="Arial"/>
    </w:rPr>
  </w:style>
  <w:style w:type="paragraph" w:customStyle="1" w:styleId="Style50">
    <w:name w:val="Style50"/>
    <w:basedOn w:val="a0"/>
    <w:uiPriority w:val="99"/>
    <w:rsid w:val="007A4202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character" w:customStyle="1" w:styleId="FontStyle56">
    <w:name w:val="Font Style56"/>
    <w:basedOn w:val="a1"/>
    <w:uiPriority w:val="99"/>
    <w:rsid w:val="007A4202"/>
    <w:rPr>
      <w:rFonts w:ascii="Arial" w:hAnsi="Arial" w:cs="Arial"/>
      <w:sz w:val="20"/>
      <w:szCs w:val="20"/>
    </w:rPr>
  </w:style>
  <w:style w:type="character" w:customStyle="1" w:styleId="FontStyle64">
    <w:name w:val="Font Style64"/>
    <w:basedOn w:val="a1"/>
    <w:uiPriority w:val="99"/>
    <w:rsid w:val="007A4202"/>
    <w:rPr>
      <w:rFonts w:ascii="Arial" w:hAnsi="Arial" w:cs="Arial"/>
      <w:spacing w:val="-10"/>
      <w:sz w:val="18"/>
      <w:szCs w:val="18"/>
    </w:rPr>
  </w:style>
  <w:style w:type="character" w:customStyle="1" w:styleId="FontStyle69">
    <w:name w:val="Font Style69"/>
    <w:basedOn w:val="a1"/>
    <w:uiPriority w:val="99"/>
    <w:rsid w:val="007A4202"/>
    <w:rPr>
      <w:rFonts w:ascii="Times New Roman" w:hAnsi="Times New Roman" w:cs="Times New Roman"/>
      <w:sz w:val="20"/>
      <w:szCs w:val="20"/>
    </w:rPr>
  </w:style>
  <w:style w:type="character" w:customStyle="1" w:styleId="FontStyle73">
    <w:name w:val="Font Style73"/>
    <w:basedOn w:val="a1"/>
    <w:uiPriority w:val="99"/>
    <w:rsid w:val="007A4202"/>
    <w:rPr>
      <w:rFonts w:ascii="Sylfaen" w:hAnsi="Sylfaen" w:cs="Sylfaen"/>
      <w:sz w:val="24"/>
      <w:szCs w:val="24"/>
    </w:rPr>
  </w:style>
  <w:style w:type="character" w:customStyle="1" w:styleId="FontStyle74">
    <w:name w:val="Font Style74"/>
    <w:basedOn w:val="a1"/>
    <w:uiPriority w:val="99"/>
    <w:rsid w:val="007A4202"/>
    <w:rPr>
      <w:rFonts w:ascii="Arial" w:hAnsi="Arial" w:cs="Arial"/>
      <w:i/>
      <w:iCs/>
      <w:sz w:val="18"/>
      <w:szCs w:val="18"/>
    </w:rPr>
  </w:style>
  <w:style w:type="character" w:customStyle="1" w:styleId="FontStyle75">
    <w:name w:val="Font Style75"/>
    <w:basedOn w:val="a1"/>
    <w:uiPriority w:val="99"/>
    <w:rsid w:val="007A4202"/>
    <w:rPr>
      <w:rFonts w:ascii="Arial" w:hAnsi="Arial" w:cs="Arial"/>
      <w:i/>
      <w:iCs/>
      <w:sz w:val="18"/>
      <w:szCs w:val="18"/>
    </w:rPr>
  </w:style>
  <w:style w:type="character" w:customStyle="1" w:styleId="a5">
    <w:name w:val="Название Знак"/>
    <w:basedOn w:val="a1"/>
    <w:link w:val="a4"/>
    <w:rsid w:val="00F13C6A"/>
    <w:rPr>
      <w:b/>
      <w:bCs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bogatyr.kz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mailto:odo@bogatyr.kz" TargetMode="External"/><Relationship Id="rId17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image" Target="media/image1.emf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~1\NBOURO~1\LOCALS~1\Temp\_rac_TRCONTRACT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B438B77A0F222945AFFB965F4F628F11" ma:contentTypeVersion="3" ma:contentTypeDescription="Создание документа." ma:contentTypeScope="" ma:versionID="bde771be89db0d7d72f4ac44b1075203">
  <xsd:schema xmlns:xsd="http://www.w3.org/2001/XMLSchema" xmlns:xs="http://www.w3.org/2001/XMLSchema" xmlns:p="http://schemas.microsoft.com/office/2006/metadata/properties" xmlns:ns2="a614c3d6-7619-4c95-8a5e-5e51222dd380" targetNamespace="http://schemas.microsoft.com/office/2006/metadata/properties" ma:root="true" ma:fieldsID="87c10148310bbbc0d4ea6019b4933d09" ns2:_="">
    <xsd:import namespace="a614c3d6-7619-4c95-8a5e-5e51222dd380"/>
    <xsd:element name="properties">
      <xsd:complexType>
        <xsd:sequence>
          <xsd:element name="documentManagement">
            <xsd:complexType>
              <xsd:all>
                <xsd:element ref="ns2:_x041d__x0417__x0417_" minOccurs="0"/>
                <xsd:element ref="ns2:_x0422__x0438__x043f__x0020__x0434__x043e__x043a__x0443__x043c__x0435__x043d__x0442__x0430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14c3d6-7619-4c95-8a5e-5e51222dd380" elementFormDefault="qualified">
    <xsd:import namespace="http://schemas.microsoft.com/office/2006/documentManagement/types"/>
    <xsd:import namespace="http://schemas.microsoft.com/office/infopath/2007/PartnerControls"/>
    <xsd:element name="_x041d__x0417__x0417_" ma:index="8" nillable="true" ma:displayName="НЗЗ" ma:list="{b57e4700-4bef-4b28-955f-98a4b322756d}" ma:internalName="_x041d__x0417__x0417_" ma:showField="Title">
      <xsd:simpleType>
        <xsd:restriction base="dms:Lookup"/>
      </xsd:simpleType>
    </xsd:element>
    <xsd:element name="_x0422__x0438__x043f__x0020__x0434__x043e__x043a__x0443__x043c__x0435__x043d__x0442__x0430_" ma:index="9" nillable="true" ma:displayName="Тип документа" ma:default="Рабочий" ma:format="Dropdown" ma:internalName="_x0422__x0438__x043f__x0020__x0434__x043e__x043a__x0443__x043c__x0435__x043d__x0442__x0430_">
      <xsd:simpleType>
        <xsd:restriction base="dms:Choice">
          <xsd:enumeration value="Рабочий"/>
          <xsd:enumeration value="Договор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>
  <documentManagement>
    <_x0422__x0438__x043f__x0020__x0434__x043e__x043a__x0443__x043c__x0435__x043d__x0442__x0430_ xmlns="a614c3d6-7619-4c95-8a5e-5e51222dd380">Договор</_x0422__x0438__x043f__x0020__x0434__x043e__x043a__x0443__x043c__x0435__x043d__x0442__x0430_>
    <_x041d__x0417__x0417_ xmlns="a614c3d6-7619-4c95-8a5e-5e51222dd380">291</_x041d__x0417__x0417_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D6D21C-21CF-4F37-AE70-9640CF943FF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4E2335-4E42-4B87-BC81-E5358058CE08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883E65F8-39EF-45B8-A189-E202C3AB04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14c3d6-7619-4c95-8a5e-5e51222dd3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A6D8BD8-6F58-4433-9F50-C68BC9B4BBDB}">
  <ds:schemaRefs>
    <ds:schemaRef ds:uri="http://schemas.microsoft.com/office/2006/metadata/properties"/>
    <ds:schemaRef ds:uri="a614c3d6-7619-4c95-8a5e-5e51222dd380"/>
  </ds:schemaRefs>
</ds:datastoreItem>
</file>

<file path=customXml/itemProps5.xml><?xml version="1.0" encoding="utf-8"?>
<ds:datastoreItem xmlns:ds="http://schemas.openxmlformats.org/officeDocument/2006/customXml" ds:itemID="{671535E0-D018-4BF6-BA1E-C8E85570E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_rac_TRCONTRACT</Template>
  <TotalTime>0</TotalTime>
  <Pages>9</Pages>
  <Words>2747</Words>
  <Characters>15664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НА ТРАНСПОРТНОЕ ОБСЛУЖИВАНИЕ №______</vt:lpstr>
    </vt:vector>
  </TitlesOfParts>
  <Company>xOrb</Company>
  <LinksUpToDate>false</LinksUpToDate>
  <CharactersWithSpaces>18375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НА ТРАНСПОРТНОЕ ОБСЛУЖИВАНИЕ №______</dc:title>
  <dc:creator>оля</dc:creator>
  <cp:lastModifiedBy>Салицкая М.Ю.</cp:lastModifiedBy>
  <cp:revision>2</cp:revision>
  <cp:lastPrinted>2016-12-13T04:56:00Z</cp:lastPrinted>
  <dcterms:created xsi:type="dcterms:W3CDTF">2018-01-19T04:23:00Z</dcterms:created>
  <dcterms:modified xsi:type="dcterms:W3CDTF">2018-01-19T04:23:00Z</dcterms:modified>
</cp:coreProperties>
</file>